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4.xml" ContentType="application/vnd.openxmlformats-officedocument.wordprocessingml.header+xml"/>
  <Override PartName="/word/footer8.xml" ContentType="application/vnd.openxmlformats-officedocument.wordprocessingml.footer+xml"/>
  <Override PartName="/word/header5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A77F0E" w14:textId="4F854EFF" w:rsidR="009B4D64" w:rsidRPr="00D06A77" w:rsidRDefault="00DA4AAA" w:rsidP="00B944DF">
      <w:pPr>
        <w:sectPr w:rsidR="009B4D64" w:rsidRPr="00D06A77" w:rsidSect="00B944DF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1900" w:h="16840"/>
          <w:pgMar w:top="2668" w:right="1694" w:bottom="1417" w:left="1417" w:header="359" w:footer="176" w:gutter="0"/>
          <w:cols w:space="708"/>
          <w:titlePg/>
          <w:docGrid w:linePitch="360"/>
        </w:sectPr>
      </w:pPr>
      <w:r w:rsidRPr="000B759A">
        <w:rPr>
          <w:noProof/>
          <w:lang w:eastAsia="nl-NL"/>
        </w:rPr>
        <w:drawing>
          <wp:anchor distT="0" distB="0" distL="114300" distR="114300" simplePos="0" relativeHeight="251650040" behindDoc="1" locked="0" layoutInCell="1" allowOverlap="1" wp14:anchorId="48347397" wp14:editId="516D9022">
            <wp:simplePos x="0" y="0"/>
            <wp:positionH relativeFrom="margin">
              <wp:posOffset>-8488218</wp:posOffset>
            </wp:positionH>
            <wp:positionV relativeFrom="paragraph">
              <wp:posOffset>-2013140</wp:posOffset>
            </wp:positionV>
            <wp:extent cx="16759205" cy="11170011"/>
            <wp:effectExtent l="0" t="0" r="5080" b="0"/>
            <wp:wrapNone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Afbeelding 19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59205" cy="111700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1A4D">
        <w:rPr>
          <w:noProof/>
          <w:lang w:val="en-US"/>
        </w:rPr>
        <w:drawing>
          <wp:anchor distT="0" distB="0" distL="114300" distR="114300" simplePos="0" relativeHeight="251651065" behindDoc="1" locked="0" layoutInCell="1" allowOverlap="1" wp14:anchorId="3F5E0E8F" wp14:editId="38ADF551">
            <wp:simplePos x="0" y="0"/>
            <wp:positionH relativeFrom="column">
              <wp:posOffset>-1495425</wp:posOffset>
            </wp:positionH>
            <wp:positionV relativeFrom="paragraph">
              <wp:posOffset>-1938655</wp:posOffset>
            </wp:positionV>
            <wp:extent cx="11873230" cy="11184890"/>
            <wp:effectExtent l="0" t="0" r="0" b="0"/>
            <wp:wrapNone/>
            <wp:docPr id="828292477" name="Afbeelding 828292477" descr="Afbeelding met Kleurrijkheid, sinaasappel, Graphics, kun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8292477" name="Afbeelding 828292477" descr="Afbeelding met Kleurrijkheid, sinaasappel, Graphics, kunst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alphaModFix amt="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3230" cy="1118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0360" w:rsidRPr="00DA4141">
        <w:rPr>
          <w:noProof/>
        </w:rPr>
        <mc:AlternateContent>
          <mc:Choice Requires="wps">
            <w:drawing>
              <wp:anchor distT="0" distB="0" distL="114300" distR="114300" simplePos="0" relativeHeight="251660296" behindDoc="0" locked="0" layoutInCell="1" allowOverlap="1" wp14:anchorId="47FCE234" wp14:editId="5B15F2C4">
                <wp:simplePos x="0" y="0"/>
                <wp:positionH relativeFrom="margin">
                  <wp:align>right</wp:align>
                </wp:positionH>
                <wp:positionV relativeFrom="page">
                  <wp:posOffset>7603037</wp:posOffset>
                </wp:positionV>
                <wp:extent cx="5581015" cy="450850"/>
                <wp:effectExtent l="0" t="0" r="0" b="6350"/>
                <wp:wrapSquare wrapText="bothSides"/>
                <wp:docPr id="1098146956" name="Tekstvak 10981469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81015" cy="4512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sdt>
                            <w:sdtPr>
                              <w:rPr>
                                <w:b w:val="0"/>
                                <w:bCs/>
                                <w:color w:val="FBBF09"/>
                                <w:sz w:val="36"/>
                                <w:szCs w:val="36"/>
                              </w:rPr>
                              <w:alias w:val="Opmerkingen"/>
                              <w:tag w:val=""/>
                              <w:id w:val="342981386"/>
                    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                    <w:text w:multiLine="1"/>
                            </w:sdtPr>
                            <w:sdtEndPr/>
                            <w:sdtContent>
                              <w:p w14:paraId="59B8CC16" w14:textId="1FD2753C" w:rsidR="00570576" w:rsidRPr="00523656" w:rsidRDefault="0047156F" w:rsidP="00523656">
                                <w:pPr>
                                  <w:pStyle w:val="Titelvoorblad"/>
                                  <w:spacing w:line="360" w:lineRule="auto"/>
                                  <w:rPr>
                                    <w:b w:val="0"/>
                                    <w:bCs/>
                                    <w:color w:val="FBBF09"/>
                                    <w:sz w:val="36"/>
                                    <w:szCs w:val="36"/>
                                  </w:rPr>
                                </w:pPr>
                                <w:r w:rsidRPr="009E1316">
                                  <w:rPr>
                                    <w:b w:val="0"/>
                                    <w:bCs/>
                                    <w:color w:val="FBBF09"/>
                                    <w:sz w:val="36"/>
                                    <w:szCs w:val="36"/>
                                  </w:rPr>
                                  <w:t xml:space="preserve">Een gemeentetraject met de </w:t>
                                </w:r>
                                <w:proofErr w:type="spellStart"/>
                                <w:r w:rsidRPr="009E1316">
                                  <w:rPr>
                                    <w:b w:val="0"/>
                                    <w:bCs/>
                                    <w:color w:val="FBBF09"/>
                                    <w:sz w:val="36"/>
                                    <w:szCs w:val="36"/>
                                  </w:rPr>
                                  <w:t>Efezebrief</w:t>
                                </w:r>
                                <w:proofErr w:type="spellEnd"/>
                                <w:r w:rsidRPr="009E1316">
                                  <w:rPr>
                                    <w:b w:val="0"/>
                                    <w:bCs/>
                                    <w:color w:val="FBBF09"/>
                                    <w:sz w:val="36"/>
                                    <w:szCs w:val="36"/>
                                  </w:rPr>
                                  <w:t xml:space="preserve"> als gids</w:t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7FCE234" id="_x0000_t202" coordsize="21600,21600" o:spt="202" path="m,l,21600r21600,l21600,xe">
                <v:stroke joinstyle="miter"/>
                <v:path gradientshapeok="t" o:connecttype="rect"/>
              </v:shapetype>
              <v:shape id="Tekstvak 1098146956" o:spid="_x0000_s1026" type="#_x0000_t202" style="position:absolute;margin-left:388.25pt;margin-top:598.65pt;width:439.45pt;height:35.5pt;z-index:2516602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" filled="f" stroked="f" strokeweight=".5pt">
                <v:textbox>
                  <w:txbxContent>
                    <w:sdt>
                      <w:sdtPr>
                        <w:rPr>
                          <w:b w:val="0"/>
                          <w:bCs/>
                          <w:color w:val="FBBF09"/>
                          <w:sz w:val="36"/>
                          <w:szCs w:val="36"/>
                        </w:rPr>
                        <w:alias w:val="Opmerkingen"/>
                        <w:tag w:val=""/>
                        <w:id w:val="342981386"/>
              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              <w:text w:multiLine="1"/>
                      </w:sdtPr>
                      <w:sdtEndPr/>
                      <w:sdtContent>
                        <w:p w14:paraId="59B8CC16" w14:textId="1FD2753C" w:rsidR="00570576" w:rsidRPr="00523656" w:rsidRDefault="0047156F" w:rsidP="00523656">
                          <w:pPr>
                            <w:pStyle w:val="Titelvoorblad"/>
                            <w:spacing w:line="360" w:lineRule="auto"/>
                            <w:rPr>
                              <w:b w:val="0"/>
                              <w:bCs/>
                              <w:color w:val="FBBF09"/>
                              <w:sz w:val="36"/>
                              <w:szCs w:val="36"/>
                            </w:rPr>
                          </w:pPr>
                          <w:r w:rsidRPr="009E1316">
                            <w:rPr>
                              <w:b w:val="0"/>
                              <w:bCs/>
                              <w:color w:val="FBBF09"/>
                              <w:sz w:val="36"/>
                              <w:szCs w:val="36"/>
                            </w:rPr>
                            <w:t xml:space="preserve">Een gemeentetraject met de </w:t>
                          </w:r>
                          <w:proofErr w:type="spellStart"/>
                          <w:r w:rsidRPr="009E1316">
                            <w:rPr>
                              <w:b w:val="0"/>
                              <w:bCs/>
                              <w:color w:val="FBBF09"/>
                              <w:sz w:val="36"/>
                              <w:szCs w:val="36"/>
                            </w:rPr>
                            <w:t>Efezebrief</w:t>
                          </w:r>
                          <w:proofErr w:type="spellEnd"/>
                          <w:r w:rsidRPr="009E1316">
                            <w:rPr>
                              <w:b w:val="0"/>
                              <w:bCs/>
                              <w:color w:val="FBBF09"/>
                              <w:sz w:val="36"/>
                              <w:szCs w:val="36"/>
                            </w:rPr>
                            <w:t xml:space="preserve"> als gids</w:t>
                          </w:r>
                        </w:p>
                      </w:sdtContent>
                    </w:sdt>
                  </w:txbxContent>
                </v:textbox>
                <w10:wrap type="square" anchorx="margin" anchory="page"/>
              </v:shape>
            </w:pict>
          </mc:Fallback>
        </mc:AlternateContent>
      </w:r>
      <w:r w:rsidR="009C0360" w:rsidRPr="00DA4141">
        <w:rPr>
          <w:noProof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6F62D215" wp14:editId="533E9A03">
                <wp:simplePos x="0" y="0"/>
                <wp:positionH relativeFrom="page">
                  <wp:align>center</wp:align>
                </wp:positionH>
                <wp:positionV relativeFrom="page">
                  <wp:posOffset>5353512</wp:posOffset>
                </wp:positionV>
                <wp:extent cx="5491480" cy="1488440"/>
                <wp:effectExtent l="0" t="0" r="0" b="0"/>
                <wp:wrapSquare wrapText="bothSides"/>
                <wp:docPr id="567136576" name="Tekstvak 567136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91480" cy="1488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sdt>
                            <w:sdtPr>
                              <w:rPr>
                                <w:rFonts w:eastAsiaTheme="majorEastAsia" w:cstheme="majorBidi"/>
                                <w:color w:val="FFFFFF" w:themeColor="background1"/>
                                <w:sz w:val="44"/>
                                <w:szCs w:val="44"/>
                              </w:rPr>
                              <w:alias w:val="Ondertitel"/>
                              <w:id w:val="-1015227269"/>
          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          <w:text/>
                            </w:sdtPr>
                            <w:sdtEndPr/>
                            <w:sdtContent>
                              <w:p w14:paraId="1CCDFDB4" w14:textId="367CDA35" w:rsidR="00CD4F4D" w:rsidRDefault="00274023" w:rsidP="000D0E99">
                                <w:pPr>
                                  <w:spacing w:line="360" w:lineRule="auto"/>
                                  <w:jc w:val="center"/>
                                  <w:rPr>
                                    <w:rFonts w:eastAsiaTheme="majorEastAsia" w:cstheme="majorBidi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eastAsiaTheme="majorEastAsia" w:cstheme="majorBidi"/>
                                    <w:color w:val="FFFFFF" w:themeColor="background1"/>
                                    <w:sz w:val="44"/>
                                    <w:szCs w:val="44"/>
                                  </w:rPr>
                                  <w:t>Groeidocument thema 1 - 9</w:t>
                                </w:r>
                              </w:p>
                            </w:sdtContent>
                          </w:sdt>
                          <w:sdt>
                            <w:sdtPr>
                              <w:rPr>
                                <w:b w:val="0"/>
                                <w:bCs/>
                                <w:sz w:val="56"/>
                                <w:szCs w:val="56"/>
                              </w:rPr>
                              <w:alias w:val="Trefwoorden"/>
                              <w:tag w:val=""/>
                              <w:id w:val="-1544439899"/>
                              <w:dataBinding w:prefixMappings="xmlns:ns0='http://purl.org/dc/elements/1.1/' xmlns:ns1='http://schemas.openxmlformats.org/package/2006/metadata/core-properties' " w:xpath="/ns1:coreProperties[1]/ns1:keywords[1]" w:storeItemID="{6C3C8BC8-F283-45AE-878A-BAB7291924A1}"/>
                              <w:text/>
                            </w:sdtPr>
                            <w:sdtEndPr/>
                            <w:sdtContent>
                              <w:p w14:paraId="62FBD427" w14:textId="1C8DACE8" w:rsidR="00CD4F4D" w:rsidRPr="008B3267" w:rsidRDefault="004E0F0D" w:rsidP="001D48FE">
                                <w:pPr>
                                  <w:pStyle w:val="Titelvoorblad"/>
                                  <w:spacing w:line="360" w:lineRule="atLeast"/>
                                  <w:jc w:val="center"/>
                                  <w:rPr>
                                    <w:b w:val="0"/>
                                    <w:bCs/>
                                    <w:sz w:val="56"/>
                                    <w:szCs w:val="56"/>
                                  </w:rPr>
                                </w:pPr>
                                <w:r>
                                  <w:rPr>
                                    <w:b w:val="0"/>
                                    <w:bCs/>
                                    <w:sz w:val="56"/>
                                    <w:szCs w:val="56"/>
                                  </w:rPr>
                                  <w:t>Kerkenraad en diaconie</w:t>
                                </w:r>
                              </w:p>
                            </w:sdtContent>
                          </w:sdt>
                          <w:p w14:paraId="7206D22D" w14:textId="77777777" w:rsidR="00CD4F4D" w:rsidRPr="008B3267" w:rsidRDefault="00CD4F4D" w:rsidP="00CD4F4D">
                            <w:pPr>
                              <w:pStyle w:val="Titelvoorblad"/>
                              <w:spacing w:line="360" w:lineRule="atLeast"/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</w:p>
                          <w:p w14:paraId="0ABA0BC7" w14:textId="77777777" w:rsidR="00CD4F4D" w:rsidRPr="008B3267" w:rsidRDefault="00CD4F4D" w:rsidP="00CD4F4D">
                            <w:pPr>
                              <w:spacing w:line="360" w:lineRule="atLeast"/>
                              <w:rPr>
                                <w:rFonts w:eastAsiaTheme="majorEastAsia" w:cstheme="majorBidi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</w:p>
                          <w:p w14:paraId="1E62757C" w14:textId="7FAE5CAC" w:rsidR="00CD4F4D" w:rsidRPr="008B3267" w:rsidRDefault="00CD4F4D" w:rsidP="00CD4F4D">
                            <w:pPr>
                              <w:spacing w:line="480" w:lineRule="auto"/>
                              <w:rPr>
                                <w:rFonts w:eastAsiaTheme="majorEastAsia" w:cstheme="majorBid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62D215" id="Tekstvak 567136576" o:spid="_x0000_s1027" type="#_x0000_t202" style="position:absolute;margin-left:0;margin-top:421.55pt;width:432.4pt;height:117.2pt;z-index:251658247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" filled="f" stroked="f" strokeweight=".5pt">
                <v:textbox>
                  <w:txbxContent>
                    <w:sdt>
                      <w:sdtPr>
                        <w:rPr>
                          <w:rFonts w:eastAsiaTheme="majorEastAsia" w:cstheme="majorBidi"/>
                          <w:color w:val="FFFFFF" w:themeColor="background1"/>
                          <w:sz w:val="44"/>
                          <w:szCs w:val="44"/>
                        </w:rPr>
                        <w:alias w:val="Ondertitel"/>
                        <w:id w:val="-1015227269"/>
    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    <w:text/>
                      </w:sdtPr>
                      <w:sdtEndPr/>
                      <w:sdtContent>
                        <w:p w14:paraId="1CCDFDB4" w14:textId="367CDA35" w:rsidR="00CD4F4D" w:rsidRDefault="00274023" w:rsidP="000D0E99">
                          <w:pPr>
                            <w:spacing w:line="360" w:lineRule="auto"/>
                            <w:jc w:val="center"/>
                            <w:rPr>
                              <w:rFonts w:eastAsiaTheme="majorEastAsia" w:cstheme="majorBidi"/>
                              <w:b/>
                              <w:bCs/>
                              <w:color w:val="FFFFFF" w:themeColor="background1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eastAsiaTheme="majorEastAsia" w:cstheme="majorBidi"/>
                              <w:color w:val="FFFFFF" w:themeColor="background1"/>
                              <w:sz w:val="44"/>
                              <w:szCs w:val="44"/>
                            </w:rPr>
                            <w:t>Groeidocument thema 1 - 9</w:t>
                          </w:r>
                        </w:p>
                      </w:sdtContent>
                    </w:sdt>
                    <w:sdt>
                      <w:sdtPr>
                        <w:rPr>
                          <w:b w:val="0"/>
                          <w:bCs/>
                          <w:sz w:val="56"/>
                          <w:szCs w:val="56"/>
                        </w:rPr>
                        <w:alias w:val="Trefwoorden"/>
                        <w:tag w:val=""/>
                        <w:id w:val="-1544439899"/>
                        <w:dataBinding w:prefixMappings="xmlns:ns0='http://purl.org/dc/elements/1.1/' xmlns:ns1='http://schemas.openxmlformats.org/package/2006/metadata/core-properties' " w:xpath="/ns1:coreProperties[1]/ns1:keywords[1]" w:storeItemID="{6C3C8BC8-F283-45AE-878A-BAB7291924A1}"/>
                        <w:text/>
                      </w:sdtPr>
                      <w:sdtEndPr/>
                      <w:sdtContent>
                        <w:p w14:paraId="62FBD427" w14:textId="1C8DACE8" w:rsidR="00CD4F4D" w:rsidRPr="008B3267" w:rsidRDefault="004E0F0D" w:rsidP="001D48FE">
                          <w:pPr>
                            <w:pStyle w:val="Titelvoorblad"/>
                            <w:spacing w:line="360" w:lineRule="atLeast"/>
                            <w:jc w:val="center"/>
                            <w:rPr>
                              <w:b w:val="0"/>
                              <w:bCs/>
                              <w:sz w:val="56"/>
                              <w:szCs w:val="56"/>
                            </w:rPr>
                          </w:pPr>
                          <w:r>
                            <w:rPr>
                              <w:b w:val="0"/>
                              <w:bCs/>
                              <w:sz w:val="56"/>
                              <w:szCs w:val="56"/>
                            </w:rPr>
                            <w:t>Kerkenraad en diaconie</w:t>
                          </w:r>
                        </w:p>
                      </w:sdtContent>
                    </w:sdt>
                    <w:p w14:paraId="7206D22D" w14:textId="77777777" w:rsidR="00CD4F4D" w:rsidRPr="008B3267" w:rsidRDefault="00CD4F4D" w:rsidP="00CD4F4D">
                      <w:pPr>
                        <w:pStyle w:val="Titelvoorblad"/>
                        <w:spacing w:line="360" w:lineRule="atLeast"/>
                        <w:jc w:val="center"/>
                        <w:rPr>
                          <w:sz w:val="56"/>
                          <w:szCs w:val="56"/>
                        </w:rPr>
                      </w:pPr>
                    </w:p>
                    <w:p w14:paraId="0ABA0BC7" w14:textId="77777777" w:rsidR="00CD4F4D" w:rsidRPr="008B3267" w:rsidRDefault="00CD4F4D" w:rsidP="00CD4F4D">
                      <w:pPr>
                        <w:spacing w:line="360" w:lineRule="atLeast"/>
                        <w:rPr>
                          <w:rFonts w:eastAsiaTheme="majorEastAsia" w:cstheme="majorBidi"/>
                          <w:color w:val="FFFFFF" w:themeColor="background1"/>
                          <w:sz w:val="36"/>
                          <w:szCs w:val="36"/>
                        </w:rPr>
                      </w:pPr>
                    </w:p>
                    <w:p w14:paraId="1E62757C" w14:textId="7FAE5CAC" w:rsidR="00CD4F4D" w:rsidRPr="008B3267" w:rsidRDefault="00CD4F4D" w:rsidP="00CD4F4D">
                      <w:pPr>
                        <w:spacing w:line="480" w:lineRule="auto"/>
                        <w:rPr>
                          <w:rFonts w:eastAsiaTheme="majorEastAsia" w:cstheme="majorBidi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0D0E99">
        <w:rPr>
          <w:noProof/>
        </w:rPr>
        <mc:AlternateContent>
          <mc:Choice Requires="wps">
            <w:drawing>
              <wp:anchor distT="45720" distB="45720" distL="114300" distR="114300" simplePos="0" relativeHeight="251658246" behindDoc="1" locked="0" layoutInCell="1" allowOverlap="1" wp14:anchorId="34246794" wp14:editId="25E58619">
                <wp:simplePos x="0" y="0"/>
                <wp:positionH relativeFrom="page">
                  <wp:align>center</wp:align>
                </wp:positionH>
                <wp:positionV relativeFrom="paragraph">
                  <wp:posOffset>268605</wp:posOffset>
                </wp:positionV>
                <wp:extent cx="6287770" cy="1404620"/>
                <wp:effectExtent l="0" t="0" r="0" b="6350"/>
                <wp:wrapNone/>
                <wp:docPr id="217" name="Tekstva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77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072A9E" w14:textId="35CB2C25" w:rsidR="00696F80" w:rsidRPr="00166186" w:rsidRDefault="005130D9" w:rsidP="001E0E5C">
                            <w:pPr>
                              <w:spacing w:line="276" w:lineRule="auto"/>
                              <w:jc w:val="center"/>
                              <w:rPr>
                                <w:b/>
                                <w:sz w:val="22"/>
                                <w:szCs w:val="28"/>
                              </w:rPr>
                            </w:pPr>
                            <w:r w:rsidRPr="00F36A0E">
                              <w:rPr>
                                <w:bCs/>
                                <w:iCs/>
                                <w:color w:val="F39616"/>
                                <w:sz w:val="76"/>
                                <w:szCs w:val="76"/>
                              </w:rPr>
                              <w:t>Als gemeente op</w:t>
                            </w:r>
                            <w:r w:rsidR="00F36A0E">
                              <w:rPr>
                                <w:b/>
                                <w:iCs/>
                                <w:color w:val="F39616"/>
                                <w:sz w:val="72"/>
                                <w:szCs w:val="72"/>
                              </w:rPr>
                              <w:br/>
                            </w:r>
                            <w:r w:rsidR="0099227C">
                              <w:rPr>
                                <w:b/>
                                <w:iCs/>
                                <w:color w:val="FFFFFF" w:themeColor="background1"/>
                                <w:sz w:val="144"/>
                                <w:szCs w:val="144"/>
                              </w:rPr>
                              <w:t>T</w:t>
                            </w:r>
                            <w:r w:rsidR="00124242" w:rsidRPr="0099227C">
                              <w:rPr>
                                <w:b/>
                                <w:iCs/>
                                <w:color w:val="FFFFFF" w:themeColor="background1"/>
                                <w:sz w:val="144"/>
                                <w:szCs w:val="144"/>
                              </w:rPr>
                              <w:t>rektocht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246794" id="Tekstvak 217" o:spid="_x0000_s1028" type="#_x0000_t202" style="position:absolute;margin-left:0;margin-top:21.15pt;width:495.1pt;height:110.6pt;z-index:-251658234;visibility:visible;mso-wrap-style:square;mso-width-percent:0;mso-height-percent:200;mso-wrap-distance-left:9pt;mso-wrap-distance-top:3.6pt;mso-wrap-distance-right:9pt;mso-wrap-distance-bottom:3.6pt;mso-position-horizontal:center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" filled="f" stroked="f">
                <v:textbox style="mso-fit-shape-to-text:t">
                  <w:txbxContent>
                    <w:p w14:paraId="37072A9E" w14:textId="35CB2C25" w:rsidR="00696F80" w:rsidRPr="00166186" w:rsidRDefault="005130D9" w:rsidP="001E0E5C">
                      <w:pPr>
                        <w:spacing w:line="276" w:lineRule="auto"/>
                        <w:jc w:val="center"/>
                        <w:rPr>
                          <w:b/>
                          <w:sz w:val="22"/>
                          <w:szCs w:val="28"/>
                        </w:rPr>
                      </w:pPr>
                      <w:r w:rsidRPr="00F36A0E">
                        <w:rPr>
                          <w:bCs/>
                          <w:iCs/>
                          <w:color w:val="F39616"/>
                          <w:sz w:val="76"/>
                          <w:szCs w:val="76"/>
                        </w:rPr>
                        <w:t>Als gemeente op</w:t>
                      </w:r>
                      <w:r w:rsidR="00F36A0E">
                        <w:rPr>
                          <w:b/>
                          <w:iCs/>
                          <w:color w:val="F39616"/>
                          <w:sz w:val="72"/>
                          <w:szCs w:val="72"/>
                        </w:rPr>
                        <w:br/>
                      </w:r>
                      <w:r w:rsidR="0099227C">
                        <w:rPr>
                          <w:b/>
                          <w:iCs/>
                          <w:color w:val="FFFFFF" w:themeColor="background1"/>
                          <w:sz w:val="144"/>
                          <w:szCs w:val="144"/>
                        </w:rPr>
                        <w:t>T</w:t>
                      </w:r>
                      <w:r w:rsidR="00124242" w:rsidRPr="0099227C">
                        <w:rPr>
                          <w:b/>
                          <w:iCs/>
                          <w:color w:val="FFFFFF" w:themeColor="background1"/>
                          <w:sz w:val="144"/>
                          <w:szCs w:val="144"/>
                        </w:rPr>
                        <w:t>rektocht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BE647D" w:rsidRPr="00DA4141">
        <w:rPr>
          <w:noProof/>
        </w:rPr>
        <w:drawing>
          <wp:anchor distT="0" distB="0" distL="114300" distR="114300" simplePos="0" relativeHeight="251658245" behindDoc="0" locked="0" layoutInCell="1" allowOverlap="1" wp14:anchorId="6E75E559" wp14:editId="66D04FAC">
            <wp:simplePos x="0" y="0"/>
            <wp:positionH relativeFrom="column">
              <wp:posOffset>4077010</wp:posOffset>
            </wp:positionH>
            <wp:positionV relativeFrom="paragraph">
              <wp:posOffset>6994610</wp:posOffset>
            </wp:positionV>
            <wp:extent cx="2179468" cy="1198543"/>
            <wp:effectExtent l="0" t="0" r="0" b="1905"/>
            <wp:wrapNone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Afbeelding 1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8899" cy="12037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3B53">
        <w:rPr>
          <w:noProof/>
          <w:color w:val="FFFFFF" w:themeColor="background1"/>
          <w:lang w:eastAsia="nl-NL"/>
        </w:rPr>
        <mc:AlternateContent>
          <mc:Choice Requires="wpg">
            <w:drawing>
              <wp:anchor distT="0" distB="0" distL="114300" distR="114300" simplePos="0" relativeHeight="251658244" behindDoc="0" locked="0" layoutInCell="1" allowOverlap="1" wp14:anchorId="7C1B444F" wp14:editId="26C175C8">
                <wp:simplePos x="0" y="0"/>
                <wp:positionH relativeFrom="column">
                  <wp:posOffset>2723449</wp:posOffset>
                </wp:positionH>
                <wp:positionV relativeFrom="paragraph">
                  <wp:posOffset>8440860</wp:posOffset>
                </wp:positionV>
                <wp:extent cx="3777615" cy="398145"/>
                <wp:effectExtent l="0" t="0" r="0" b="1905"/>
                <wp:wrapNone/>
                <wp:docPr id="1" name="Groe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77615" cy="398145"/>
                          <a:chOff x="0" y="21872"/>
                          <a:chExt cx="3777684" cy="398463"/>
                        </a:xfrm>
                      </wpg:grpSpPr>
                      <wps:wsp>
                        <wps:cNvPr id="2" name="Tekstvak 2"/>
                        <wps:cNvSpPr txBox="1"/>
                        <wps:spPr>
                          <a:xfrm>
                            <a:off x="134689" y="21872"/>
                            <a:ext cx="3642995" cy="39846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A7885E0" w14:textId="77777777" w:rsidR="009B4D64" w:rsidRPr="003C2A2E" w:rsidRDefault="009B4D64" w:rsidP="009B4D64">
                              <w:pPr>
                                <w:spacing w:line="240" w:lineRule="atLeast"/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</w:pPr>
                              <w:r w:rsidRPr="003C2A2E"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  <w:t>info@kerkpunt.nl</w:t>
                              </w:r>
                              <w:r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  <w:tab/>
                              </w:r>
                              <w:r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  <w:tab/>
                              </w:r>
                              <w:r w:rsidRPr="003C2A2E"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  <w:t>Dokter Spanjaardweg 4b</w:t>
                              </w:r>
                              <w:r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  <w:t xml:space="preserve"> | </w:t>
                              </w:r>
                              <w:r w:rsidRPr="003C2A2E"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  <w:t>8025BT Zwolle</w:t>
                              </w:r>
                            </w:p>
                            <w:p w14:paraId="3CB4C6B4" w14:textId="77777777" w:rsidR="009B4D64" w:rsidRPr="003C2A2E" w:rsidRDefault="009B4D64" w:rsidP="009B4D64">
                              <w:pPr>
                                <w:spacing w:line="240" w:lineRule="atLeast"/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</w:pPr>
                              <w:r w:rsidRPr="003C2A2E"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  <w:t>www.kerkpunt.nl</w:t>
                              </w:r>
                              <w:r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  <w:tab/>
                              </w:r>
                              <w:r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  <w:tab/>
                              </w:r>
                              <w:r w:rsidRPr="003C2A2E"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  <w:t>038</w:t>
                              </w:r>
                              <w:r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  <w:t xml:space="preserve"> – </w:t>
                              </w:r>
                              <w:r w:rsidRPr="003C2A2E"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  <w:t>42</w:t>
                              </w:r>
                              <w:r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 w:rsidRPr="003C2A2E"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  <w:t>704</w:t>
                              </w:r>
                              <w:r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 w:rsidRPr="003C2A2E"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  <w:t>80</w:t>
                              </w:r>
                            </w:p>
                            <w:p w14:paraId="7E37C98B" w14:textId="77777777" w:rsidR="009B4D64" w:rsidRPr="003C2A2E" w:rsidRDefault="009B4D64" w:rsidP="009B4D64">
                              <w:pPr>
                                <w:spacing w:line="240" w:lineRule="atLeast"/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</w:pPr>
                            </w:p>
                            <w:p w14:paraId="3D3BD7C0" w14:textId="77777777" w:rsidR="009B4D64" w:rsidRPr="003C2A2E" w:rsidRDefault="009B4D64" w:rsidP="009B4D64">
                              <w:pPr>
                                <w:spacing w:line="240" w:lineRule="atLeast"/>
                                <w:rPr>
                                  <w:rFonts w:cs="Times New Roman (Hoofdtekst CS)"/>
                                  <w:color w:val="FFFFFF" w:themeColor="background1"/>
                                  <w:sz w:val="15"/>
                                  <w:szCs w:val="15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Afbeelding 3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16006"/>
                            <a:ext cx="107950" cy="1079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Afbeelding 4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72955"/>
                            <a:ext cx="107950" cy="1079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Afbeelding 5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51128" y="102358"/>
                            <a:ext cx="107950" cy="1079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Afbeelding 6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51128" y="259308"/>
                            <a:ext cx="107950" cy="1079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C1B444F" id="Groep 1" o:spid="_x0000_s1029" style="position:absolute;margin-left:214.45pt;margin-top:664.65pt;width:297.45pt;height:31.35pt;z-index:251658244;mso-width-relative:margin" coordorigin=",218" coordsize="37776,3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">
                <v:shape id="Tekstvak 2" o:spid="_x0000_s1030" type="#_x0000_t202" style="position:absolute;left:1346;top:218;width:36430;height:3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" filled="f" stroked="f" strokeweight=".5pt">
                  <v:textbox>
                    <w:txbxContent>
                      <w:p w14:paraId="3A7885E0" w14:textId="77777777" w:rsidR="009B4D64" w:rsidRPr="003C2A2E" w:rsidRDefault="009B4D64" w:rsidP="009B4D64">
                        <w:pPr>
                          <w:spacing w:line="240" w:lineRule="atLeast"/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</w:pPr>
                        <w:r w:rsidRPr="003C2A2E"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  <w:t>info@kerkpunt.nl</w:t>
                        </w:r>
                        <w:r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  <w:tab/>
                        </w:r>
                        <w:r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  <w:tab/>
                        </w:r>
                        <w:r w:rsidRPr="003C2A2E"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  <w:t>Dokter Spanjaardweg 4b</w:t>
                        </w:r>
                        <w:r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  <w:t xml:space="preserve"> | </w:t>
                        </w:r>
                        <w:r w:rsidRPr="003C2A2E"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  <w:t>8025BT Zwolle</w:t>
                        </w:r>
                      </w:p>
                      <w:p w14:paraId="3CB4C6B4" w14:textId="77777777" w:rsidR="009B4D64" w:rsidRPr="003C2A2E" w:rsidRDefault="009B4D64" w:rsidP="009B4D64">
                        <w:pPr>
                          <w:spacing w:line="240" w:lineRule="atLeast"/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</w:pPr>
                        <w:r w:rsidRPr="003C2A2E"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  <w:t>www.kerkpunt.nl</w:t>
                        </w:r>
                        <w:r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  <w:tab/>
                        </w:r>
                        <w:r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  <w:tab/>
                        </w:r>
                        <w:r w:rsidRPr="003C2A2E"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  <w:t>038</w:t>
                        </w:r>
                        <w:r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  <w:t xml:space="preserve"> – </w:t>
                        </w:r>
                        <w:r w:rsidRPr="003C2A2E"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  <w:t>42</w:t>
                        </w:r>
                        <w:r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  <w:t xml:space="preserve"> </w:t>
                        </w:r>
                        <w:r w:rsidRPr="003C2A2E"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  <w:t>704</w:t>
                        </w:r>
                        <w:r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  <w:t xml:space="preserve"> </w:t>
                        </w:r>
                        <w:r w:rsidRPr="003C2A2E"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  <w:t>80</w:t>
                        </w:r>
                      </w:p>
                      <w:p w14:paraId="7E37C98B" w14:textId="77777777" w:rsidR="009B4D64" w:rsidRPr="003C2A2E" w:rsidRDefault="009B4D64" w:rsidP="009B4D64">
                        <w:pPr>
                          <w:spacing w:line="240" w:lineRule="atLeast"/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</w:pPr>
                      </w:p>
                      <w:p w14:paraId="3D3BD7C0" w14:textId="77777777" w:rsidR="009B4D64" w:rsidRPr="003C2A2E" w:rsidRDefault="009B4D64" w:rsidP="009B4D64">
                        <w:pPr>
                          <w:spacing w:line="240" w:lineRule="atLeast"/>
                          <w:rPr>
                            <w:rFonts w:cs="Times New Roman (Hoofdtekst CS)"/>
                            <w:color w:val="FFFFFF" w:themeColor="background1"/>
                            <w:sz w:val="15"/>
                            <w:szCs w:val="15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3" o:spid="_x0000_s1031" type="#_x0000_t75" style="position:absolute;top:1160;width:1079;height:1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">
                  <v:imagedata r:id="rId24" o:title=""/>
                </v:shape>
                <v:shape id="Afbeelding 4" o:spid="_x0000_s1032" type="#_x0000_t75" style="position:absolute;top:2729;width:1079;height:1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">
                  <v:imagedata r:id="rId25" o:title=""/>
                </v:shape>
                <v:shape id="Afbeelding 5" o:spid="_x0000_s1033" type="#_x0000_t75" style="position:absolute;left:13511;top:1023;width:1079;height:1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">
                  <v:imagedata r:id="rId26" o:title=""/>
                </v:shape>
                <v:shape id="Afbeelding 6" o:spid="_x0000_s1034" type="#_x0000_t75" style="position:absolute;left:13511;top:2593;width:1079;height:1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">
                  <v:imagedata r:id="rId27" o:title=""/>
                </v:shape>
              </v:group>
            </w:pict>
          </mc:Fallback>
        </mc:AlternateContent>
      </w:r>
    </w:p>
    <w:p w14:paraId="3CC58D6B" w14:textId="7E83B3B9" w:rsidR="00696F80" w:rsidRDefault="00696F80" w:rsidP="00327F24">
      <w:pPr>
        <w:pStyle w:val="Titelvoorblad"/>
        <w:rPr>
          <w:color w:val="auto"/>
          <w:sz w:val="64"/>
          <w:szCs w:val="64"/>
        </w:rPr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58243" behindDoc="1" locked="0" layoutInCell="1" allowOverlap="1" wp14:anchorId="5A40E99D" wp14:editId="0D8CFBD2">
                <wp:simplePos x="0" y="0"/>
                <wp:positionH relativeFrom="margin">
                  <wp:posOffset>-117043</wp:posOffset>
                </wp:positionH>
                <wp:positionV relativeFrom="paragraph">
                  <wp:posOffset>-303911</wp:posOffset>
                </wp:positionV>
                <wp:extent cx="6287770" cy="1404620"/>
                <wp:effectExtent l="0" t="0" r="0" b="0"/>
                <wp:wrapNone/>
                <wp:docPr id="9" name="Tekstvak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77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CB3825" w14:textId="3108D633" w:rsidR="00696F80" w:rsidRPr="00830E6A" w:rsidRDefault="00830E6A" w:rsidP="00696F80">
                            <w:pPr>
                              <w:rPr>
                                <w:bCs/>
                                <w:iCs/>
                                <w:sz w:val="76"/>
                                <w:szCs w:val="76"/>
                              </w:rPr>
                            </w:pPr>
                            <w:r w:rsidRPr="00830E6A">
                              <w:rPr>
                                <w:bCs/>
                                <w:iCs/>
                                <w:sz w:val="76"/>
                                <w:szCs w:val="76"/>
                              </w:rPr>
                              <w:t>Als gemeente op</w:t>
                            </w:r>
                          </w:p>
                          <w:p w14:paraId="7830C462" w14:textId="0BD7F68D" w:rsidR="00830E6A" w:rsidRPr="00830E6A" w:rsidRDefault="00830E6A" w:rsidP="00696F80">
                            <w:pPr>
                              <w:rPr>
                                <w:b/>
                                <w:sz w:val="22"/>
                                <w:szCs w:val="28"/>
                              </w:rPr>
                            </w:pPr>
                            <w:r w:rsidRPr="00830E6A">
                              <w:rPr>
                                <w:b/>
                                <w:iCs/>
                                <w:sz w:val="144"/>
                                <w:szCs w:val="144"/>
                              </w:rPr>
                              <w:t>Trektocht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A40E99D" id="Tekstvak 9" o:spid="_x0000_s1035" type="#_x0000_t202" style="position:absolute;margin-left:-9.2pt;margin-top:-23.95pt;width:495.1pt;height:110.6pt;z-index:-251658237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" filled="f" stroked="f">
                <v:textbox style="mso-fit-shape-to-text:t">
                  <w:txbxContent>
                    <w:p w14:paraId="47CB3825" w14:textId="3108D633" w:rsidR="00696F80" w:rsidRPr="00830E6A" w:rsidRDefault="00830E6A" w:rsidP="00696F80">
                      <w:pPr>
                        <w:rPr>
                          <w:bCs/>
                          <w:iCs/>
                          <w:sz w:val="76"/>
                          <w:szCs w:val="76"/>
                        </w:rPr>
                      </w:pPr>
                      <w:r w:rsidRPr="00830E6A">
                        <w:rPr>
                          <w:bCs/>
                          <w:iCs/>
                          <w:sz w:val="76"/>
                          <w:szCs w:val="76"/>
                        </w:rPr>
                        <w:t>Als gemeente op</w:t>
                      </w:r>
                    </w:p>
                    <w:p w14:paraId="7830C462" w14:textId="0BD7F68D" w:rsidR="00830E6A" w:rsidRPr="00830E6A" w:rsidRDefault="00830E6A" w:rsidP="00696F80">
                      <w:pPr>
                        <w:rPr>
                          <w:b/>
                          <w:sz w:val="22"/>
                          <w:szCs w:val="28"/>
                        </w:rPr>
                      </w:pPr>
                      <w:r w:rsidRPr="00830E6A">
                        <w:rPr>
                          <w:b/>
                          <w:iCs/>
                          <w:sz w:val="144"/>
                          <w:szCs w:val="144"/>
                        </w:rPr>
                        <w:t>Trektocht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370E4D7" w14:textId="77777777" w:rsidR="00696F80" w:rsidRDefault="00696F80" w:rsidP="00327F24">
      <w:pPr>
        <w:pStyle w:val="Titelvoorblad"/>
        <w:rPr>
          <w:color w:val="auto"/>
          <w:sz w:val="64"/>
          <w:szCs w:val="64"/>
        </w:rPr>
      </w:pPr>
    </w:p>
    <w:p w14:paraId="3AC21148" w14:textId="15B31CBB" w:rsidR="00327F24" w:rsidRDefault="00327F24" w:rsidP="00327F24">
      <w:pPr>
        <w:pStyle w:val="Titelvoorblad"/>
        <w:rPr>
          <w:sz w:val="64"/>
          <w:szCs w:val="64"/>
        </w:rPr>
      </w:pPr>
    </w:p>
    <w:p w14:paraId="421DBECA" w14:textId="669CC99B" w:rsidR="00885379" w:rsidRDefault="00885379" w:rsidP="00885379"/>
    <w:p w14:paraId="0BA6FD7F" w14:textId="77777777" w:rsidR="00FC2A53" w:rsidRDefault="00FC2A53" w:rsidP="00885379"/>
    <w:p w14:paraId="0A2D17BD" w14:textId="3625CB77" w:rsidR="00C1277A" w:rsidRDefault="00BB0FDC" w:rsidP="00327F24">
      <w:pPr>
        <w:spacing w:line="240" w:lineRule="atLeast"/>
        <w:rPr>
          <w:rFonts w:eastAsiaTheme="majorEastAsia" w:cstheme="majorBidi"/>
          <w:sz w:val="32"/>
          <w:szCs w:val="32"/>
        </w:rPr>
      </w:pPr>
      <w:sdt>
        <w:sdtPr>
          <w:rPr>
            <w:rFonts w:eastAsiaTheme="majorEastAsia" w:cstheme="majorBidi"/>
            <w:sz w:val="32"/>
            <w:szCs w:val="32"/>
          </w:rPr>
          <w:alias w:val="Opmerkingen"/>
          <w:tag w:val=""/>
          <w:id w:val="389628846"/>
          <w:placeholder>
            <w:docPart w:val="B2E9211F6ACA4D539A60702D7E25D7B9"/>
          </w:placeholder>
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<w:text w:multiLine="1"/>
        </w:sdtPr>
        <w:sdtEndPr/>
        <w:sdtContent>
          <w:r w:rsidR="0047156F">
            <w:rPr>
              <w:rFonts w:eastAsiaTheme="majorEastAsia" w:cstheme="majorBidi"/>
              <w:sz w:val="32"/>
              <w:szCs w:val="32"/>
            </w:rPr>
            <w:t xml:space="preserve">Een gemeentetraject met de </w:t>
          </w:r>
          <w:proofErr w:type="spellStart"/>
          <w:r w:rsidR="0047156F">
            <w:rPr>
              <w:rFonts w:eastAsiaTheme="majorEastAsia" w:cstheme="majorBidi"/>
              <w:sz w:val="32"/>
              <w:szCs w:val="32"/>
            </w:rPr>
            <w:t>Efezebrief</w:t>
          </w:r>
          <w:proofErr w:type="spellEnd"/>
          <w:r w:rsidR="0047156F">
            <w:rPr>
              <w:rFonts w:eastAsiaTheme="majorEastAsia" w:cstheme="majorBidi"/>
              <w:sz w:val="32"/>
              <w:szCs w:val="32"/>
            </w:rPr>
            <w:t xml:space="preserve"> als gids</w:t>
          </w:r>
        </w:sdtContent>
      </w:sdt>
    </w:p>
    <w:p w14:paraId="00C66750" w14:textId="03CA40F3" w:rsidR="00327F24" w:rsidRDefault="00AE714D" w:rsidP="00885379">
      <w:r>
        <w:rPr>
          <w:rFonts w:eastAsiaTheme="majorEastAsia" w:cstheme="majorBidi"/>
          <w:sz w:val="32"/>
          <w:szCs w:val="32"/>
        </w:rPr>
        <w:t xml:space="preserve"> </w:t>
      </w:r>
    </w:p>
    <w:p w14:paraId="5676194A" w14:textId="77777777" w:rsidR="00327F24" w:rsidRDefault="00327F24" w:rsidP="00885379"/>
    <w:p w14:paraId="776DD2C9" w14:textId="52BD03C9" w:rsidR="00327F24" w:rsidRDefault="00327F24" w:rsidP="00885379"/>
    <w:p w14:paraId="1A01BFB3" w14:textId="77777777" w:rsidR="004A3AF7" w:rsidRDefault="004A3AF7" w:rsidP="00885379">
      <w:pPr>
        <w:rPr>
          <w:b/>
          <w:bCs/>
        </w:rPr>
      </w:pPr>
    </w:p>
    <w:p w14:paraId="5023F9D6" w14:textId="7308071C" w:rsidR="004A3AF7" w:rsidRDefault="00FC2A53" w:rsidP="00885379">
      <w:pPr>
        <w:rPr>
          <w:b/>
          <w:bCs/>
        </w:rPr>
      </w:pPr>
      <w:r w:rsidRPr="00DA4141">
        <w:rPr>
          <w:noProof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00F8EB11" wp14:editId="02256955">
                <wp:simplePos x="0" y="0"/>
                <wp:positionH relativeFrom="margin">
                  <wp:posOffset>-71120</wp:posOffset>
                </wp:positionH>
                <wp:positionV relativeFrom="page">
                  <wp:posOffset>4454525</wp:posOffset>
                </wp:positionV>
                <wp:extent cx="5132070" cy="959485"/>
                <wp:effectExtent l="0" t="0" r="0" b="0"/>
                <wp:wrapSquare wrapText="bothSides"/>
                <wp:docPr id="634821131" name="Tekstvak 634821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2070" cy="9594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sdt>
                            <w:sdtPr>
                              <w:rPr>
                                <w:rFonts w:eastAsiaTheme="majorEastAsia" w:cstheme="majorBidi"/>
                                <w:sz w:val="36"/>
                                <w:szCs w:val="36"/>
                              </w:rPr>
                              <w:alias w:val="Ondertitel"/>
                              <w:id w:val="665605007"/>
          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          <w:text/>
                            </w:sdtPr>
                            <w:sdtEndPr/>
                            <w:sdtContent>
                              <w:p w14:paraId="18F6842F" w14:textId="1EE51F7E" w:rsidR="00AE714D" w:rsidRPr="000C364E" w:rsidRDefault="00274023" w:rsidP="00AE714D">
                                <w:pPr>
                                  <w:spacing w:line="276" w:lineRule="auto"/>
                                  <w:rPr>
                                    <w:rFonts w:eastAsiaTheme="majorEastAsia" w:cstheme="majorBidi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eastAsiaTheme="majorEastAsia" w:cstheme="majorBidi"/>
                                    <w:sz w:val="36"/>
                                    <w:szCs w:val="36"/>
                                  </w:rPr>
                                  <w:t>Groeidocument thema 1 - 9</w:t>
                                </w:r>
                              </w:p>
                            </w:sdtContent>
                          </w:sdt>
                          <w:sdt>
                            <w:sdtPr>
                              <w:rPr>
                                <w:b w:val="0"/>
                                <w:color w:val="000000" w:themeColor="text1"/>
                                <w:sz w:val="52"/>
                                <w:szCs w:val="52"/>
                              </w:rPr>
                              <w:alias w:val="Trefwoorden"/>
                              <w:tag w:val=""/>
                              <w:id w:val="1255479912"/>
                              <w:dataBinding w:prefixMappings="xmlns:ns0='http://purl.org/dc/elements/1.1/' xmlns:ns1='http://schemas.openxmlformats.org/package/2006/metadata/core-properties' " w:xpath="/ns1:coreProperties[1]/ns1:keywords[1]" w:storeItemID="{6C3C8BC8-F283-45AE-878A-BAB7291924A1}"/>
                              <w:text/>
                            </w:sdtPr>
                            <w:sdtEndPr/>
                            <w:sdtContent>
                              <w:p w14:paraId="4439BBB1" w14:textId="6101CBDA" w:rsidR="00AE714D" w:rsidRPr="00830E6A" w:rsidRDefault="004E0F0D" w:rsidP="00830E6A">
                                <w:pPr>
                                  <w:pStyle w:val="Titelvoorblad"/>
                                  <w:spacing w:line="276" w:lineRule="auto"/>
                                  <w:rPr>
                                    <w:b w:val="0"/>
                                    <w:color w:val="000000" w:themeColor="text1"/>
                                    <w:sz w:val="52"/>
                                    <w:szCs w:val="52"/>
                                  </w:rPr>
                                </w:pPr>
                                <w:r>
                                  <w:rPr>
                                    <w:b w:val="0"/>
                                    <w:color w:val="000000" w:themeColor="text1"/>
                                    <w:sz w:val="52"/>
                                    <w:szCs w:val="52"/>
                                  </w:rPr>
                                  <w:t>Kerkenraad en diaconie</w:t>
                                </w:r>
                              </w:p>
                            </w:sdtContent>
                          </w:sdt>
                          <w:p w14:paraId="75E24D1D" w14:textId="77777777" w:rsidR="00AE714D" w:rsidRPr="000C364E" w:rsidRDefault="00AE714D" w:rsidP="00AE714D">
                            <w:pPr>
                              <w:pStyle w:val="Titelvoorblad"/>
                              <w:spacing w:line="276" w:lineRule="auto"/>
                              <w:jc w:val="center"/>
                              <w:rPr>
                                <w:b w:val="0"/>
                                <w:sz w:val="52"/>
                                <w:szCs w:val="52"/>
                              </w:rPr>
                            </w:pPr>
                          </w:p>
                          <w:p w14:paraId="05B54D3F" w14:textId="77777777" w:rsidR="00AE714D" w:rsidRPr="000C364E" w:rsidRDefault="00AE714D" w:rsidP="00AE714D">
                            <w:pPr>
                              <w:spacing w:line="276" w:lineRule="auto"/>
                              <w:rPr>
                                <w:rFonts w:eastAsiaTheme="majorEastAsia" w:cstheme="majorBidi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1761192B" w14:textId="77777777" w:rsidR="00AE714D" w:rsidRPr="000C364E" w:rsidRDefault="00AE714D" w:rsidP="00AE714D">
                            <w:pPr>
                              <w:spacing w:line="276" w:lineRule="auto"/>
                              <w:rPr>
                                <w:rFonts w:eastAsiaTheme="majorEastAsia" w:cstheme="majorBidi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F8EB11" id="Tekstvak 634821131" o:spid="_x0000_s1036" type="#_x0000_t202" style="position:absolute;margin-left:-5.6pt;margin-top:350.75pt;width:404.1pt;height:75.55pt;z-index:251658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" filled="f" stroked="f" strokeweight=".5pt">
                <v:textbox>
                  <w:txbxContent>
                    <w:sdt>
                      <w:sdtPr>
                        <w:rPr>
                          <w:rFonts w:eastAsiaTheme="majorEastAsia" w:cstheme="majorBidi"/>
                          <w:sz w:val="36"/>
                          <w:szCs w:val="36"/>
                        </w:rPr>
                        <w:alias w:val="Ondertitel"/>
                        <w:id w:val="665605007"/>
    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    <w:text/>
                      </w:sdtPr>
                      <w:sdtEndPr/>
                      <w:sdtContent>
                        <w:p w14:paraId="18F6842F" w14:textId="1EE51F7E" w:rsidR="00AE714D" w:rsidRPr="000C364E" w:rsidRDefault="00274023" w:rsidP="00AE714D">
                          <w:pPr>
                            <w:spacing w:line="276" w:lineRule="auto"/>
                            <w:rPr>
                              <w:rFonts w:eastAsiaTheme="majorEastAsia" w:cstheme="majorBidi"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eastAsiaTheme="majorEastAsia" w:cstheme="majorBidi"/>
                              <w:sz w:val="36"/>
                              <w:szCs w:val="36"/>
                            </w:rPr>
                            <w:t>Groeidocument thema 1 - 9</w:t>
                          </w:r>
                        </w:p>
                      </w:sdtContent>
                    </w:sdt>
                    <w:sdt>
                      <w:sdtPr>
                        <w:rPr>
                          <w:b w:val="0"/>
                          <w:color w:val="000000" w:themeColor="text1"/>
                          <w:sz w:val="52"/>
                          <w:szCs w:val="52"/>
                        </w:rPr>
                        <w:alias w:val="Trefwoorden"/>
                        <w:tag w:val=""/>
                        <w:id w:val="1255479912"/>
                        <w:dataBinding w:prefixMappings="xmlns:ns0='http://purl.org/dc/elements/1.1/' xmlns:ns1='http://schemas.openxmlformats.org/package/2006/metadata/core-properties' " w:xpath="/ns1:coreProperties[1]/ns1:keywords[1]" w:storeItemID="{6C3C8BC8-F283-45AE-878A-BAB7291924A1}"/>
                        <w:text/>
                      </w:sdtPr>
                      <w:sdtEndPr/>
                      <w:sdtContent>
                        <w:p w14:paraId="4439BBB1" w14:textId="6101CBDA" w:rsidR="00AE714D" w:rsidRPr="00830E6A" w:rsidRDefault="004E0F0D" w:rsidP="00830E6A">
                          <w:pPr>
                            <w:pStyle w:val="Titelvoorblad"/>
                            <w:spacing w:line="276" w:lineRule="auto"/>
                            <w:rPr>
                              <w:b w:val="0"/>
                              <w:color w:val="000000" w:themeColor="text1"/>
                              <w:sz w:val="52"/>
                              <w:szCs w:val="52"/>
                            </w:rPr>
                          </w:pPr>
                          <w:r>
                            <w:rPr>
                              <w:b w:val="0"/>
                              <w:color w:val="000000" w:themeColor="text1"/>
                              <w:sz w:val="52"/>
                              <w:szCs w:val="52"/>
                            </w:rPr>
                            <w:t>Kerkenraad en diaconie</w:t>
                          </w:r>
                        </w:p>
                      </w:sdtContent>
                    </w:sdt>
                    <w:p w14:paraId="75E24D1D" w14:textId="77777777" w:rsidR="00AE714D" w:rsidRPr="000C364E" w:rsidRDefault="00AE714D" w:rsidP="00AE714D">
                      <w:pPr>
                        <w:pStyle w:val="Titelvoorblad"/>
                        <w:spacing w:line="276" w:lineRule="auto"/>
                        <w:jc w:val="center"/>
                        <w:rPr>
                          <w:b w:val="0"/>
                          <w:sz w:val="52"/>
                          <w:szCs w:val="52"/>
                        </w:rPr>
                      </w:pPr>
                    </w:p>
                    <w:p w14:paraId="05B54D3F" w14:textId="77777777" w:rsidR="00AE714D" w:rsidRPr="000C364E" w:rsidRDefault="00AE714D" w:rsidP="00AE714D">
                      <w:pPr>
                        <w:spacing w:line="276" w:lineRule="auto"/>
                        <w:rPr>
                          <w:rFonts w:eastAsiaTheme="majorEastAsia" w:cstheme="majorBidi"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1761192B" w14:textId="77777777" w:rsidR="00AE714D" w:rsidRPr="000C364E" w:rsidRDefault="00AE714D" w:rsidP="00AE714D">
                      <w:pPr>
                        <w:spacing w:line="276" w:lineRule="auto"/>
                        <w:rPr>
                          <w:rFonts w:eastAsiaTheme="majorEastAsia" w:cstheme="majorBidi"/>
                          <w:color w:val="FFFFFF" w:themeColor="background1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</w:p>
    <w:p w14:paraId="0F346F58" w14:textId="13E92A4A" w:rsidR="004A3AF7" w:rsidRDefault="004A3AF7" w:rsidP="00885379">
      <w:pPr>
        <w:rPr>
          <w:b/>
          <w:bCs/>
        </w:rPr>
      </w:pPr>
    </w:p>
    <w:p w14:paraId="69A04C52" w14:textId="77777777" w:rsidR="004A3AF7" w:rsidRDefault="004A3AF7" w:rsidP="00885379">
      <w:pPr>
        <w:rPr>
          <w:b/>
          <w:bCs/>
        </w:rPr>
      </w:pPr>
    </w:p>
    <w:p w14:paraId="459CDF53" w14:textId="77777777" w:rsidR="004A3AF7" w:rsidRDefault="004A3AF7" w:rsidP="00885379">
      <w:pPr>
        <w:rPr>
          <w:b/>
          <w:bCs/>
        </w:rPr>
      </w:pPr>
    </w:p>
    <w:p w14:paraId="69DC88E5" w14:textId="77777777" w:rsidR="00FC2A53" w:rsidRDefault="00FC2A53" w:rsidP="00696F80">
      <w:pPr>
        <w:rPr>
          <w:b/>
          <w:bCs/>
          <w:szCs w:val="20"/>
        </w:rPr>
      </w:pPr>
    </w:p>
    <w:p w14:paraId="4CC6F363" w14:textId="77777777" w:rsidR="00FC2A53" w:rsidRDefault="00FC2A53" w:rsidP="00696F80">
      <w:pPr>
        <w:rPr>
          <w:b/>
          <w:bCs/>
          <w:szCs w:val="20"/>
        </w:rPr>
      </w:pPr>
    </w:p>
    <w:p w14:paraId="1396AE62" w14:textId="77777777" w:rsidR="00FE55D8" w:rsidRDefault="00FE55D8" w:rsidP="00696F80">
      <w:pPr>
        <w:rPr>
          <w:b/>
          <w:bCs/>
          <w:szCs w:val="20"/>
        </w:rPr>
      </w:pPr>
    </w:p>
    <w:p w14:paraId="7850D0BA" w14:textId="77777777" w:rsidR="00FE55D8" w:rsidRDefault="00FE55D8" w:rsidP="00696F80">
      <w:pPr>
        <w:rPr>
          <w:b/>
          <w:bCs/>
          <w:szCs w:val="20"/>
        </w:rPr>
      </w:pPr>
    </w:p>
    <w:p w14:paraId="76B9337D" w14:textId="2A73B4F9" w:rsidR="00696F80" w:rsidRDefault="00696F80" w:rsidP="00696F80">
      <w:pPr>
        <w:rPr>
          <w:bCs/>
          <w:szCs w:val="20"/>
        </w:rPr>
      </w:pPr>
      <w:r w:rsidRPr="000B759A">
        <w:rPr>
          <w:b/>
          <w:bCs/>
          <w:szCs w:val="20"/>
        </w:rPr>
        <w:t>Tip:</w:t>
      </w:r>
      <w:r w:rsidRPr="000B759A">
        <w:rPr>
          <w:bCs/>
          <w:szCs w:val="20"/>
        </w:rPr>
        <w:t xml:space="preserve"> Bespaar papier en inkt. Print alleen de pagina’s die je nodig hebt.</w:t>
      </w:r>
    </w:p>
    <w:p w14:paraId="7AE1F75B" w14:textId="2417543A" w:rsidR="00C4307C" w:rsidRPr="00731054" w:rsidRDefault="00E50EFE" w:rsidP="00696F80">
      <w:pPr>
        <w:rPr>
          <w:b/>
        </w:rPr>
      </w:pPr>
      <w:r>
        <w:rPr>
          <w:b/>
          <w:szCs w:val="20"/>
        </w:rPr>
        <w:t xml:space="preserve"> </w:t>
      </w:r>
    </w:p>
    <w:p w14:paraId="39F92F22" w14:textId="77777777" w:rsidR="00696F80" w:rsidRDefault="00696F80" w:rsidP="00696F80">
      <w:pPr>
        <w:rPr>
          <w:b/>
          <w:bCs/>
        </w:rPr>
      </w:pPr>
    </w:p>
    <w:p w14:paraId="7C963F4F" w14:textId="77777777" w:rsidR="00B64819" w:rsidRDefault="00B64819" w:rsidP="00696F80">
      <w:pPr>
        <w:rPr>
          <w:b/>
          <w:bCs/>
        </w:rPr>
      </w:pPr>
    </w:p>
    <w:p w14:paraId="1C63A6E0" w14:textId="77777777" w:rsidR="000C364E" w:rsidRDefault="000C364E" w:rsidP="00696F80">
      <w:pPr>
        <w:rPr>
          <w:b/>
          <w:bCs/>
        </w:rPr>
      </w:pPr>
    </w:p>
    <w:p w14:paraId="255A1772" w14:textId="6C232C34" w:rsidR="00696F80" w:rsidRDefault="00696F80" w:rsidP="00696F80">
      <w:pPr>
        <w:rPr>
          <w:b/>
          <w:bCs/>
        </w:rPr>
      </w:pPr>
      <w:r w:rsidRPr="00327F24">
        <w:rPr>
          <w:b/>
          <w:bCs/>
        </w:rPr>
        <w:t>Colofon</w:t>
      </w:r>
    </w:p>
    <w:p w14:paraId="0C4225D7" w14:textId="0386A586" w:rsidR="00696F80" w:rsidRDefault="00D81A17" w:rsidP="00696F80">
      <w:r w:rsidRPr="00D81A17">
        <w:t xml:space="preserve">Alle materialen van de Trektocht </w:t>
      </w:r>
      <w:r w:rsidRPr="00260831">
        <w:rPr>
          <w:szCs w:val="20"/>
        </w:rPr>
        <w:t>zijn</w:t>
      </w:r>
      <w:r w:rsidR="00614E0D">
        <w:rPr>
          <w:szCs w:val="20"/>
        </w:rPr>
        <w:t xml:space="preserve"> </w:t>
      </w:r>
      <w:r w:rsidRPr="00260831">
        <w:rPr>
          <w:szCs w:val="20"/>
        </w:rPr>
        <w:t>te downloaden op onze website.</w:t>
      </w:r>
      <w:r>
        <w:rPr>
          <w:szCs w:val="20"/>
        </w:rPr>
        <w:t xml:space="preserve"> </w:t>
      </w:r>
      <w:bookmarkStart w:id="0" w:name="_Hlk84575086"/>
      <w:r w:rsidR="00696F80">
        <w:t>Deze materialen zijn uitsluitend bedoeld voor gebruik in de eigen gemeente.</w:t>
      </w:r>
    </w:p>
    <w:bookmarkEnd w:id="0"/>
    <w:p w14:paraId="60B27023" w14:textId="77777777" w:rsidR="00696F80" w:rsidRDefault="00696F80" w:rsidP="00696F80"/>
    <w:p w14:paraId="3884D00C" w14:textId="3F602EC2" w:rsidR="00696F80" w:rsidRDefault="00696F80" w:rsidP="00696F80">
      <w:r>
        <w:t>Copyright</w:t>
      </w:r>
      <w:r w:rsidR="00190766">
        <w:t xml:space="preserve"> 2023</w:t>
      </w:r>
      <w:r>
        <w:t xml:space="preserve"> Kerkpunt</w:t>
      </w:r>
      <w:r w:rsidR="00B64819">
        <w:t xml:space="preserve"> </w:t>
      </w:r>
    </w:p>
    <w:p w14:paraId="5A2E3453" w14:textId="77777777" w:rsidR="00696F80" w:rsidRDefault="00696F80" w:rsidP="00696F80">
      <w:pPr>
        <w:tabs>
          <w:tab w:val="left" w:pos="4491"/>
        </w:tabs>
      </w:pPr>
      <w:r>
        <w:t>Dokter Spanjaardweg 4b | 8025 BT Zwolle</w:t>
      </w:r>
      <w:r>
        <w:tab/>
      </w:r>
    </w:p>
    <w:p w14:paraId="399A376F" w14:textId="77777777" w:rsidR="00696F80" w:rsidRDefault="00696F80" w:rsidP="00696F80">
      <w:r>
        <w:t xml:space="preserve">www.kerkpunt.nl </w:t>
      </w:r>
    </w:p>
    <w:p w14:paraId="56C7D529" w14:textId="77777777" w:rsidR="00A2405B" w:rsidRDefault="00A2405B" w:rsidP="003F7F0E"/>
    <w:p w14:paraId="08E4562D" w14:textId="77777777" w:rsidR="000C364E" w:rsidRDefault="000C364E" w:rsidP="003F7F0E"/>
    <w:p w14:paraId="4B495B63" w14:textId="77777777" w:rsidR="003F7F0E" w:rsidRDefault="00A2405B" w:rsidP="003F7F0E">
      <w:r w:rsidRPr="00DA4141">
        <w:rPr>
          <w:noProof/>
        </w:rPr>
        <w:drawing>
          <wp:inline distT="0" distB="0" distL="0" distR="0" wp14:anchorId="17EF21AD" wp14:editId="47C9E0CA">
            <wp:extent cx="2088682" cy="1150935"/>
            <wp:effectExtent l="0" t="0" r="6985" b="0"/>
            <wp:docPr id="760648343" name="Afbeelding 760648343" descr="Afbeelding met tekst, Lettertype, Graphics, schermopnam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648343" name="Afbeelding 760648343" descr="Afbeelding met tekst, Lettertype, Graphics, schermopname&#10;&#10;Automatisch gegenereerde beschrijvi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1566" cy="1152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43C878" w14:textId="77777777" w:rsidR="00A2405B" w:rsidRDefault="00A2405B">
      <w:pPr>
        <w:spacing w:line="240" w:lineRule="atLeast"/>
        <w:sectPr w:rsidR="00A2405B" w:rsidSect="00BA0DC8">
          <w:footerReference w:type="default" r:id="rId29"/>
          <w:footerReference w:type="first" r:id="rId30"/>
          <w:pgSz w:w="11900" w:h="16840"/>
          <w:pgMar w:top="2671" w:right="1695" w:bottom="1843" w:left="1418" w:header="357" w:footer="907" w:gutter="0"/>
          <w:cols w:space="708"/>
          <w:titlePg/>
          <w:docGrid w:linePitch="360"/>
        </w:sectPr>
      </w:pPr>
    </w:p>
    <w:sdt>
      <w:sdtPr>
        <w:rPr>
          <w:rFonts w:ascii="Century Gothic" w:eastAsiaTheme="minorHAnsi" w:hAnsi="Century Gothic" w:cstheme="minorBidi"/>
          <w:color w:val="auto"/>
          <w:sz w:val="20"/>
          <w:szCs w:val="24"/>
          <w:lang w:eastAsia="en-US"/>
        </w:rPr>
        <w:id w:val="82293111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B6E85D3" w14:textId="5B51C0F0" w:rsidR="00611F20" w:rsidRPr="00611F20" w:rsidRDefault="00611F20">
          <w:pPr>
            <w:pStyle w:val="Kopvaninhoudsopgave"/>
            <w:rPr>
              <w:rFonts w:ascii="Century Gothic" w:hAnsi="Century Gothic"/>
              <w:b/>
              <w:bCs/>
              <w:color w:val="B41876"/>
            </w:rPr>
          </w:pPr>
          <w:r w:rsidRPr="00611F20">
            <w:rPr>
              <w:rFonts w:ascii="Century Gothic" w:hAnsi="Century Gothic"/>
              <w:b/>
              <w:bCs/>
              <w:color w:val="B41876"/>
            </w:rPr>
            <w:t>INHOUD</w:t>
          </w:r>
        </w:p>
        <w:p w14:paraId="6ABEA3B3" w14:textId="6127D3D0" w:rsidR="00082577" w:rsidRDefault="00611F20">
          <w:pPr>
            <w:pStyle w:val="Inhopg1"/>
            <w:rPr>
              <w:rFonts w:asciiTheme="minorHAnsi" w:eastAsiaTheme="minorEastAsia" w:hAnsiTheme="minorHAnsi"/>
              <w:noProof/>
              <w:kern w:val="2"/>
              <w:sz w:val="22"/>
              <w:szCs w:val="22"/>
              <w:lang w:eastAsia="nl-NL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9016025" w:history="1">
            <w:r w:rsidR="00082577" w:rsidRPr="009A48DB">
              <w:rPr>
                <w:rStyle w:val="Hyperlink"/>
                <w:noProof/>
              </w:rPr>
              <w:t>1.</w:t>
            </w:r>
            <w:r w:rsidR="00082577">
              <w:rPr>
                <w:rFonts w:asciiTheme="minorHAnsi" w:eastAsiaTheme="minorEastAsia" w:hAnsiTheme="minorHAnsi"/>
                <w:noProof/>
                <w:kern w:val="2"/>
                <w:sz w:val="22"/>
                <w:szCs w:val="22"/>
                <w:lang w:eastAsia="nl-NL"/>
                <w14:ligatures w14:val="standardContextual"/>
              </w:rPr>
              <w:tab/>
            </w:r>
            <w:r w:rsidR="00082577" w:rsidRPr="009A48DB">
              <w:rPr>
                <w:rStyle w:val="Hyperlink"/>
                <w:noProof/>
              </w:rPr>
              <w:t>Introductie</w:t>
            </w:r>
            <w:r w:rsidR="00082577">
              <w:rPr>
                <w:noProof/>
                <w:webHidden/>
              </w:rPr>
              <w:tab/>
            </w:r>
            <w:r w:rsidR="00082577">
              <w:rPr>
                <w:noProof/>
                <w:webHidden/>
              </w:rPr>
              <w:fldChar w:fldCharType="begin"/>
            </w:r>
            <w:r w:rsidR="00082577">
              <w:rPr>
                <w:noProof/>
                <w:webHidden/>
              </w:rPr>
              <w:instrText xml:space="preserve"> PAGEREF _Toc139016025 \h </w:instrText>
            </w:r>
            <w:r w:rsidR="00082577">
              <w:rPr>
                <w:noProof/>
                <w:webHidden/>
              </w:rPr>
            </w:r>
            <w:r w:rsidR="00082577">
              <w:rPr>
                <w:noProof/>
                <w:webHidden/>
              </w:rPr>
              <w:fldChar w:fldCharType="separate"/>
            </w:r>
            <w:r w:rsidR="00BF68D0">
              <w:rPr>
                <w:noProof/>
                <w:webHidden/>
              </w:rPr>
              <w:t>4</w:t>
            </w:r>
            <w:r w:rsidR="00082577">
              <w:rPr>
                <w:noProof/>
                <w:webHidden/>
              </w:rPr>
              <w:fldChar w:fldCharType="end"/>
            </w:r>
          </w:hyperlink>
        </w:p>
        <w:p w14:paraId="2E9B0271" w14:textId="1477E5EE" w:rsidR="00082577" w:rsidRDefault="00BB0FDC">
          <w:pPr>
            <w:pStyle w:val="Inhopg2"/>
            <w:tabs>
              <w:tab w:val="left" w:pos="880"/>
              <w:tab w:val="right" w:leader="dot" w:pos="8777"/>
            </w:tabs>
            <w:rPr>
              <w:rFonts w:asciiTheme="minorHAnsi" w:eastAsiaTheme="minorEastAsia" w:hAnsiTheme="minorHAnsi"/>
              <w:noProof/>
              <w:kern w:val="2"/>
              <w:sz w:val="22"/>
              <w:szCs w:val="22"/>
              <w:lang w:eastAsia="nl-NL"/>
              <w14:ligatures w14:val="standardContextual"/>
            </w:rPr>
          </w:pPr>
          <w:hyperlink w:anchor="_Toc139016026" w:history="1">
            <w:r w:rsidR="00082577" w:rsidRPr="009A48DB">
              <w:rPr>
                <w:rStyle w:val="Hyperlink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1.1.</w:t>
            </w:r>
            <w:r w:rsidR="00082577">
              <w:rPr>
                <w:rFonts w:asciiTheme="minorHAnsi" w:eastAsiaTheme="minorEastAsia" w:hAnsiTheme="minorHAnsi"/>
                <w:noProof/>
                <w:kern w:val="2"/>
                <w:sz w:val="22"/>
                <w:szCs w:val="22"/>
                <w:lang w:eastAsia="nl-NL"/>
                <w14:ligatures w14:val="standardContextual"/>
              </w:rPr>
              <w:tab/>
            </w:r>
            <w:r w:rsidR="00082577" w:rsidRPr="009A48DB">
              <w:rPr>
                <w:rStyle w:val="Hyperlink"/>
                <w:noProof/>
              </w:rPr>
              <w:t>De trektocht voor de kerkenraad en diaconie</w:t>
            </w:r>
            <w:r w:rsidR="00082577">
              <w:rPr>
                <w:noProof/>
                <w:webHidden/>
              </w:rPr>
              <w:tab/>
            </w:r>
            <w:r w:rsidR="00082577">
              <w:rPr>
                <w:noProof/>
                <w:webHidden/>
              </w:rPr>
              <w:fldChar w:fldCharType="begin"/>
            </w:r>
            <w:r w:rsidR="00082577">
              <w:rPr>
                <w:noProof/>
                <w:webHidden/>
              </w:rPr>
              <w:instrText xml:space="preserve"> PAGEREF _Toc139016026 \h </w:instrText>
            </w:r>
            <w:r w:rsidR="00082577">
              <w:rPr>
                <w:noProof/>
                <w:webHidden/>
              </w:rPr>
            </w:r>
            <w:r w:rsidR="00082577">
              <w:rPr>
                <w:noProof/>
                <w:webHidden/>
              </w:rPr>
              <w:fldChar w:fldCharType="separate"/>
            </w:r>
            <w:r w:rsidR="00BF68D0">
              <w:rPr>
                <w:noProof/>
                <w:webHidden/>
              </w:rPr>
              <w:t>4</w:t>
            </w:r>
            <w:r w:rsidR="00082577">
              <w:rPr>
                <w:noProof/>
                <w:webHidden/>
              </w:rPr>
              <w:fldChar w:fldCharType="end"/>
            </w:r>
          </w:hyperlink>
        </w:p>
        <w:p w14:paraId="0BB96F90" w14:textId="1A79A239" w:rsidR="00082577" w:rsidRDefault="00BB0FDC">
          <w:pPr>
            <w:pStyle w:val="Inhopg2"/>
            <w:tabs>
              <w:tab w:val="left" w:pos="880"/>
              <w:tab w:val="right" w:leader="dot" w:pos="8777"/>
            </w:tabs>
            <w:rPr>
              <w:rFonts w:asciiTheme="minorHAnsi" w:eastAsiaTheme="minorEastAsia" w:hAnsiTheme="minorHAnsi"/>
              <w:noProof/>
              <w:kern w:val="2"/>
              <w:sz w:val="22"/>
              <w:szCs w:val="22"/>
              <w:lang w:eastAsia="nl-NL"/>
              <w14:ligatures w14:val="standardContextual"/>
            </w:rPr>
          </w:pPr>
          <w:hyperlink w:anchor="_Toc139016027" w:history="1">
            <w:r w:rsidR="00082577" w:rsidRPr="009A48DB">
              <w:rPr>
                <w:rStyle w:val="Hyperlink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1.2.</w:t>
            </w:r>
            <w:r w:rsidR="00082577">
              <w:rPr>
                <w:rFonts w:asciiTheme="minorHAnsi" w:eastAsiaTheme="minorEastAsia" w:hAnsiTheme="minorHAnsi"/>
                <w:noProof/>
                <w:kern w:val="2"/>
                <w:sz w:val="22"/>
                <w:szCs w:val="22"/>
                <w:lang w:eastAsia="nl-NL"/>
                <w14:ligatures w14:val="standardContextual"/>
              </w:rPr>
              <w:tab/>
            </w:r>
            <w:r w:rsidR="00082577" w:rsidRPr="009A48DB">
              <w:rPr>
                <w:rStyle w:val="Hyperlink"/>
                <w:noProof/>
              </w:rPr>
              <w:t>Algemeen</w:t>
            </w:r>
            <w:r w:rsidR="00082577">
              <w:rPr>
                <w:noProof/>
                <w:webHidden/>
              </w:rPr>
              <w:tab/>
            </w:r>
            <w:r w:rsidR="00082577">
              <w:rPr>
                <w:noProof/>
                <w:webHidden/>
              </w:rPr>
              <w:fldChar w:fldCharType="begin"/>
            </w:r>
            <w:r w:rsidR="00082577">
              <w:rPr>
                <w:noProof/>
                <w:webHidden/>
              </w:rPr>
              <w:instrText xml:space="preserve"> PAGEREF _Toc139016027 \h </w:instrText>
            </w:r>
            <w:r w:rsidR="00082577">
              <w:rPr>
                <w:noProof/>
                <w:webHidden/>
              </w:rPr>
            </w:r>
            <w:r w:rsidR="00082577">
              <w:rPr>
                <w:noProof/>
                <w:webHidden/>
              </w:rPr>
              <w:fldChar w:fldCharType="separate"/>
            </w:r>
            <w:r w:rsidR="00BF68D0">
              <w:rPr>
                <w:noProof/>
                <w:webHidden/>
              </w:rPr>
              <w:t>4</w:t>
            </w:r>
            <w:r w:rsidR="00082577">
              <w:rPr>
                <w:noProof/>
                <w:webHidden/>
              </w:rPr>
              <w:fldChar w:fldCharType="end"/>
            </w:r>
          </w:hyperlink>
        </w:p>
        <w:p w14:paraId="63F997DD" w14:textId="11976105" w:rsidR="00082577" w:rsidRDefault="00BB0FDC">
          <w:pPr>
            <w:pStyle w:val="Inhopg2"/>
            <w:tabs>
              <w:tab w:val="left" w:pos="880"/>
              <w:tab w:val="right" w:leader="dot" w:pos="8777"/>
            </w:tabs>
            <w:rPr>
              <w:rFonts w:asciiTheme="minorHAnsi" w:eastAsiaTheme="minorEastAsia" w:hAnsiTheme="minorHAnsi"/>
              <w:noProof/>
              <w:kern w:val="2"/>
              <w:sz w:val="22"/>
              <w:szCs w:val="22"/>
              <w:lang w:eastAsia="nl-NL"/>
              <w14:ligatures w14:val="standardContextual"/>
            </w:rPr>
          </w:pPr>
          <w:hyperlink w:anchor="_Toc139016028" w:history="1">
            <w:r w:rsidR="00082577" w:rsidRPr="009A48DB">
              <w:rPr>
                <w:rStyle w:val="Hyperlink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1.3.</w:t>
            </w:r>
            <w:r w:rsidR="00082577">
              <w:rPr>
                <w:rFonts w:asciiTheme="minorHAnsi" w:eastAsiaTheme="minorEastAsia" w:hAnsiTheme="minorHAnsi"/>
                <w:noProof/>
                <w:kern w:val="2"/>
                <w:sz w:val="22"/>
                <w:szCs w:val="22"/>
                <w:lang w:eastAsia="nl-NL"/>
                <w14:ligatures w14:val="standardContextual"/>
              </w:rPr>
              <w:tab/>
            </w:r>
            <w:r w:rsidR="00082577" w:rsidRPr="009A48DB">
              <w:rPr>
                <w:rStyle w:val="Hyperlink"/>
                <w:noProof/>
              </w:rPr>
              <w:t>Over het thema: Verwonderen en doorgeven (Efeziërs 3:1-21)</w:t>
            </w:r>
            <w:r w:rsidR="00082577">
              <w:rPr>
                <w:noProof/>
                <w:webHidden/>
              </w:rPr>
              <w:tab/>
            </w:r>
            <w:r w:rsidR="00082577">
              <w:rPr>
                <w:noProof/>
                <w:webHidden/>
              </w:rPr>
              <w:fldChar w:fldCharType="begin"/>
            </w:r>
            <w:r w:rsidR="00082577">
              <w:rPr>
                <w:noProof/>
                <w:webHidden/>
              </w:rPr>
              <w:instrText xml:space="preserve"> PAGEREF _Toc139016028 \h </w:instrText>
            </w:r>
            <w:r w:rsidR="00082577">
              <w:rPr>
                <w:noProof/>
                <w:webHidden/>
              </w:rPr>
            </w:r>
            <w:r w:rsidR="00082577">
              <w:rPr>
                <w:noProof/>
                <w:webHidden/>
              </w:rPr>
              <w:fldChar w:fldCharType="separate"/>
            </w:r>
            <w:r w:rsidR="00BF68D0">
              <w:rPr>
                <w:noProof/>
                <w:webHidden/>
              </w:rPr>
              <w:t>4</w:t>
            </w:r>
            <w:r w:rsidR="00082577">
              <w:rPr>
                <w:noProof/>
                <w:webHidden/>
              </w:rPr>
              <w:fldChar w:fldCharType="end"/>
            </w:r>
          </w:hyperlink>
        </w:p>
        <w:p w14:paraId="7943EE18" w14:textId="5FA1BDA0" w:rsidR="00082577" w:rsidRDefault="00BB0FDC">
          <w:pPr>
            <w:pStyle w:val="Inhopg1"/>
            <w:rPr>
              <w:rFonts w:asciiTheme="minorHAnsi" w:eastAsiaTheme="minorEastAsia" w:hAnsiTheme="minorHAnsi"/>
              <w:noProof/>
              <w:kern w:val="2"/>
              <w:sz w:val="22"/>
              <w:szCs w:val="22"/>
              <w:lang w:eastAsia="nl-NL"/>
              <w14:ligatures w14:val="standardContextual"/>
            </w:rPr>
          </w:pPr>
          <w:hyperlink w:anchor="_Toc139016029" w:history="1">
            <w:r w:rsidR="00082577" w:rsidRPr="009A48DB">
              <w:rPr>
                <w:rStyle w:val="Hyperlink"/>
                <w:noProof/>
              </w:rPr>
              <w:t>2.</w:t>
            </w:r>
            <w:r w:rsidR="00082577">
              <w:rPr>
                <w:rFonts w:asciiTheme="minorHAnsi" w:eastAsiaTheme="minorEastAsia" w:hAnsiTheme="minorHAnsi"/>
                <w:noProof/>
                <w:kern w:val="2"/>
                <w:sz w:val="22"/>
                <w:szCs w:val="22"/>
                <w:lang w:eastAsia="nl-NL"/>
                <w14:ligatures w14:val="standardContextual"/>
              </w:rPr>
              <w:tab/>
            </w:r>
            <w:r w:rsidR="00082577" w:rsidRPr="009A48DB">
              <w:rPr>
                <w:rStyle w:val="Hyperlink"/>
                <w:noProof/>
              </w:rPr>
              <w:t>Het Programma</w:t>
            </w:r>
            <w:r w:rsidR="00082577">
              <w:rPr>
                <w:noProof/>
                <w:webHidden/>
              </w:rPr>
              <w:tab/>
            </w:r>
            <w:r w:rsidR="00082577">
              <w:rPr>
                <w:noProof/>
                <w:webHidden/>
              </w:rPr>
              <w:fldChar w:fldCharType="begin"/>
            </w:r>
            <w:r w:rsidR="00082577">
              <w:rPr>
                <w:noProof/>
                <w:webHidden/>
              </w:rPr>
              <w:instrText xml:space="preserve"> PAGEREF _Toc139016029 \h </w:instrText>
            </w:r>
            <w:r w:rsidR="00082577">
              <w:rPr>
                <w:noProof/>
                <w:webHidden/>
              </w:rPr>
            </w:r>
            <w:r w:rsidR="00082577">
              <w:rPr>
                <w:noProof/>
                <w:webHidden/>
              </w:rPr>
              <w:fldChar w:fldCharType="separate"/>
            </w:r>
            <w:r w:rsidR="00BF68D0">
              <w:rPr>
                <w:noProof/>
                <w:webHidden/>
              </w:rPr>
              <w:t>5</w:t>
            </w:r>
            <w:r w:rsidR="00082577">
              <w:rPr>
                <w:noProof/>
                <w:webHidden/>
              </w:rPr>
              <w:fldChar w:fldCharType="end"/>
            </w:r>
          </w:hyperlink>
        </w:p>
        <w:p w14:paraId="3E1215BD" w14:textId="6FEC6717" w:rsidR="00082577" w:rsidRDefault="00BB0FDC">
          <w:pPr>
            <w:pStyle w:val="Inhopg2"/>
            <w:tabs>
              <w:tab w:val="left" w:pos="880"/>
              <w:tab w:val="right" w:leader="dot" w:pos="8777"/>
            </w:tabs>
            <w:rPr>
              <w:rFonts w:asciiTheme="minorHAnsi" w:eastAsiaTheme="minorEastAsia" w:hAnsiTheme="minorHAnsi"/>
              <w:noProof/>
              <w:kern w:val="2"/>
              <w:sz w:val="22"/>
              <w:szCs w:val="22"/>
              <w:lang w:eastAsia="nl-NL"/>
              <w14:ligatures w14:val="standardContextual"/>
            </w:rPr>
          </w:pPr>
          <w:hyperlink w:anchor="_Toc139016030" w:history="1">
            <w:r w:rsidR="00082577" w:rsidRPr="009A48DB">
              <w:rPr>
                <w:rStyle w:val="Hyperlink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2.1.</w:t>
            </w:r>
            <w:r w:rsidR="00082577">
              <w:rPr>
                <w:rFonts w:asciiTheme="minorHAnsi" w:eastAsiaTheme="minorEastAsia" w:hAnsiTheme="minorHAnsi"/>
                <w:noProof/>
                <w:kern w:val="2"/>
                <w:sz w:val="22"/>
                <w:szCs w:val="22"/>
                <w:lang w:eastAsia="nl-NL"/>
                <w14:ligatures w14:val="standardContextual"/>
              </w:rPr>
              <w:tab/>
            </w:r>
            <w:r w:rsidR="00082577" w:rsidRPr="009A48DB">
              <w:rPr>
                <w:rStyle w:val="Hyperlink"/>
                <w:noProof/>
              </w:rPr>
              <w:t>Voorbereiding</w:t>
            </w:r>
            <w:r w:rsidR="00082577">
              <w:rPr>
                <w:noProof/>
                <w:webHidden/>
              </w:rPr>
              <w:tab/>
            </w:r>
            <w:r w:rsidR="00082577">
              <w:rPr>
                <w:noProof/>
                <w:webHidden/>
              </w:rPr>
              <w:fldChar w:fldCharType="begin"/>
            </w:r>
            <w:r w:rsidR="00082577">
              <w:rPr>
                <w:noProof/>
                <w:webHidden/>
              </w:rPr>
              <w:instrText xml:space="preserve"> PAGEREF _Toc139016030 \h </w:instrText>
            </w:r>
            <w:r w:rsidR="00082577">
              <w:rPr>
                <w:noProof/>
                <w:webHidden/>
              </w:rPr>
            </w:r>
            <w:r w:rsidR="00082577">
              <w:rPr>
                <w:noProof/>
                <w:webHidden/>
              </w:rPr>
              <w:fldChar w:fldCharType="separate"/>
            </w:r>
            <w:r w:rsidR="00BF68D0">
              <w:rPr>
                <w:noProof/>
                <w:webHidden/>
              </w:rPr>
              <w:t>5</w:t>
            </w:r>
            <w:r w:rsidR="00082577">
              <w:rPr>
                <w:noProof/>
                <w:webHidden/>
              </w:rPr>
              <w:fldChar w:fldCharType="end"/>
            </w:r>
          </w:hyperlink>
        </w:p>
        <w:p w14:paraId="56D8D9C9" w14:textId="210BDB94" w:rsidR="00082577" w:rsidRDefault="00BB0FDC">
          <w:pPr>
            <w:pStyle w:val="Inhopg2"/>
            <w:tabs>
              <w:tab w:val="left" w:pos="880"/>
              <w:tab w:val="right" w:leader="dot" w:pos="8777"/>
            </w:tabs>
            <w:rPr>
              <w:rFonts w:asciiTheme="minorHAnsi" w:eastAsiaTheme="minorEastAsia" w:hAnsiTheme="minorHAnsi"/>
              <w:noProof/>
              <w:kern w:val="2"/>
              <w:sz w:val="22"/>
              <w:szCs w:val="22"/>
              <w:lang w:eastAsia="nl-NL"/>
              <w14:ligatures w14:val="standardContextual"/>
            </w:rPr>
          </w:pPr>
          <w:hyperlink w:anchor="_Toc139016031" w:history="1">
            <w:r w:rsidR="00082577" w:rsidRPr="009A48DB">
              <w:rPr>
                <w:rStyle w:val="Hyperlink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2.2.</w:t>
            </w:r>
            <w:r w:rsidR="00082577">
              <w:rPr>
                <w:rFonts w:asciiTheme="minorHAnsi" w:eastAsiaTheme="minorEastAsia" w:hAnsiTheme="minorHAnsi"/>
                <w:noProof/>
                <w:kern w:val="2"/>
                <w:sz w:val="22"/>
                <w:szCs w:val="22"/>
                <w:lang w:eastAsia="nl-NL"/>
                <w14:ligatures w14:val="standardContextual"/>
              </w:rPr>
              <w:tab/>
            </w:r>
            <w:r w:rsidR="00082577" w:rsidRPr="009A48DB">
              <w:rPr>
                <w:rStyle w:val="Hyperlink"/>
                <w:noProof/>
              </w:rPr>
              <w:t>Programma onderdelen</w:t>
            </w:r>
            <w:r w:rsidR="00082577">
              <w:rPr>
                <w:noProof/>
                <w:webHidden/>
              </w:rPr>
              <w:tab/>
            </w:r>
            <w:r w:rsidR="00082577">
              <w:rPr>
                <w:noProof/>
                <w:webHidden/>
              </w:rPr>
              <w:fldChar w:fldCharType="begin"/>
            </w:r>
            <w:r w:rsidR="00082577">
              <w:rPr>
                <w:noProof/>
                <w:webHidden/>
              </w:rPr>
              <w:instrText xml:space="preserve"> PAGEREF _Toc139016031 \h </w:instrText>
            </w:r>
            <w:r w:rsidR="00082577">
              <w:rPr>
                <w:noProof/>
                <w:webHidden/>
              </w:rPr>
            </w:r>
            <w:r w:rsidR="00082577">
              <w:rPr>
                <w:noProof/>
                <w:webHidden/>
              </w:rPr>
              <w:fldChar w:fldCharType="separate"/>
            </w:r>
            <w:r w:rsidR="00BF68D0">
              <w:rPr>
                <w:noProof/>
                <w:webHidden/>
              </w:rPr>
              <w:t>5</w:t>
            </w:r>
            <w:r w:rsidR="00082577">
              <w:rPr>
                <w:noProof/>
                <w:webHidden/>
              </w:rPr>
              <w:fldChar w:fldCharType="end"/>
            </w:r>
          </w:hyperlink>
        </w:p>
        <w:p w14:paraId="5827E3F6" w14:textId="410DF3AE" w:rsidR="00082577" w:rsidRDefault="00BB0FDC">
          <w:pPr>
            <w:pStyle w:val="Inhopg1"/>
            <w:rPr>
              <w:rFonts w:asciiTheme="minorHAnsi" w:eastAsiaTheme="minorEastAsia" w:hAnsiTheme="minorHAnsi"/>
              <w:noProof/>
              <w:kern w:val="2"/>
              <w:sz w:val="22"/>
              <w:szCs w:val="22"/>
              <w:lang w:eastAsia="nl-NL"/>
              <w14:ligatures w14:val="standardContextual"/>
            </w:rPr>
          </w:pPr>
          <w:hyperlink w:anchor="_Toc139016032" w:history="1">
            <w:r w:rsidR="00082577" w:rsidRPr="009A48DB">
              <w:rPr>
                <w:rStyle w:val="Hyperlink"/>
                <w:noProof/>
              </w:rPr>
              <w:t>3.</w:t>
            </w:r>
            <w:r w:rsidR="00082577">
              <w:rPr>
                <w:rFonts w:asciiTheme="minorHAnsi" w:eastAsiaTheme="minorEastAsia" w:hAnsiTheme="minorHAnsi"/>
                <w:noProof/>
                <w:kern w:val="2"/>
                <w:sz w:val="22"/>
                <w:szCs w:val="22"/>
                <w:lang w:eastAsia="nl-NL"/>
                <w14:ligatures w14:val="standardContextual"/>
              </w:rPr>
              <w:tab/>
            </w:r>
            <w:r w:rsidR="00082577" w:rsidRPr="009A48DB">
              <w:rPr>
                <w:rStyle w:val="Hyperlink"/>
                <w:noProof/>
              </w:rPr>
              <w:t>Bijlage: Opbrengst</w:t>
            </w:r>
            <w:r w:rsidR="00082577">
              <w:rPr>
                <w:noProof/>
                <w:webHidden/>
              </w:rPr>
              <w:tab/>
            </w:r>
            <w:r w:rsidR="00082577">
              <w:rPr>
                <w:noProof/>
                <w:webHidden/>
              </w:rPr>
              <w:fldChar w:fldCharType="begin"/>
            </w:r>
            <w:r w:rsidR="00082577">
              <w:rPr>
                <w:noProof/>
                <w:webHidden/>
              </w:rPr>
              <w:instrText xml:space="preserve"> PAGEREF _Toc139016032 \h </w:instrText>
            </w:r>
            <w:r w:rsidR="00082577">
              <w:rPr>
                <w:noProof/>
                <w:webHidden/>
              </w:rPr>
            </w:r>
            <w:r w:rsidR="00082577">
              <w:rPr>
                <w:noProof/>
                <w:webHidden/>
              </w:rPr>
              <w:fldChar w:fldCharType="separate"/>
            </w:r>
            <w:r w:rsidR="00BF68D0">
              <w:rPr>
                <w:noProof/>
                <w:webHidden/>
              </w:rPr>
              <w:t>7</w:t>
            </w:r>
            <w:r w:rsidR="00082577">
              <w:rPr>
                <w:noProof/>
                <w:webHidden/>
              </w:rPr>
              <w:fldChar w:fldCharType="end"/>
            </w:r>
          </w:hyperlink>
        </w:p>
        <w:p w14:paraId="6038CCFC" w14:textId="0D613C72" w:rsidR="00763F4C" w:rsidRDefault="00611F20" w:rsidP="00885379">
          <w:pPr>
            <w:rPr>
              <w:b/>
              <w:bCs/>
            </w:rPr>
          </w:pPr>
          <w:r>
            <w:rPr>
              <w:b/>
              <w:bCs/>
            </w:rPr>
            <w:fldChar w:fldCharType="end"/>
          </w:r>
        </w:p>
      </w:sdtContent>
    </w:sdt>
    <w:p w14:paraId="7408D4ED" w14:textId="08A3FB8D" w:rsidR="00BA0DC8" w:rsidRDefault="00BA0DC8" w:rsidP="00885379">
      <w:pPr>
        <w:sectPr w:rsidR="00BA0DC8" w:rsidSect="00E171F5">
          <w:footerReference w:type="even" r:id="rId31"/>
          <w:footerReference w:type="default" r:id="rId32"/>
          <w:headerReference w:type="first" r:id="rId33"/>
          <w:footerReference w:type="first" r:id="rId34"/>
          <w:type w:val="continuous"/>
          <w:pgSz w:w="11900" w:h="16840"/>
          <w:pgMar w:top="1418" w:right="1695" w:bottom="1276" w:left="1418" w:header="357" w:footer="561" w:gutter="0"/>
          <w:pgNumType w:start="3"/>
          <w:cols w:space="708"/>
          <w:titlePg/>
          <w:docGrid w:linePitch="360"/>
        </w:sectPr>
      </w:pPr>
    </w:p>
    <w:p w14:paraId="67CFD1CA" w14:textId="13CE8D74" w:rsidR="007F425B" w:rsidRDefault="000C19BC" w:rsidP="00B50B5D">
      <w:pPr>
        <w:pStyle w:val="Kop10"/>
        <w:numPr>
          <w:ilvl w:val="0"/>
          <w:numId w:val="4"/>
        </w:numPr>
        <w:tabs>
          <w:tab w:val="num" w:pos="360"/>
        </w:tabs>
      </w:pPr>
      <w:bookmarkStart w:id="1" w:name="_Toc139016025"/>
      <w:r>
        <w:lastRenderedPageBreak/>
        <w:t>Introductie</w:t>
      </w:r>
      <w:bookmarkEnd w:id="1"/>
    </w:p>
    <w:p w14:paraId="42FD4E39" w14:textId="77777777" w:rsidR="00AE6382" w:rsidRPr="00A06FCA" w:rsidRDefault="00AE6382" w:rsidP="00AE6382">
      <w:pPr>
        <w:pStyle w:val="Kop20"/>
        <w:numPr>
          <w:ilvl w:val="1"/>
          <w:numId w:val="2"/>
        </w:numPr>
        <w:ind w:left="426"/>
      </w:pPr>
      <w:bookmarkStart w:id="2" w:name="_Toc136438815"/>
      <w:bookmarkStart w:id="3" w:name="_Toc136965364"/>
      <w:bookmarkStart w:id="4" w:name="_Toc139016026"/>
      <w:r w:rsidRPr="00A06FCA">
        <w:t>De trektocht voor de kerkenraad en diaconie</w:t>
      </w:r>
      <w:bookmarkEnd w:id="2"/>
      <w:bookmarkEnd w:id="3"/>
      <w:bookmarkEnd w:id="4"/>
    </w:p>
    <w:p w14:paraId="0AAEBCDF" w14:textId="77777777" w:rsidR="00AE6382" w:rsidRPr="000D1560" w:rsidRDefault="00AE6382" w:rsidP="00AE6382">
      <w:pPr>
        <w:pStyle w:val="Geenafstand"/>
        <w:rPr>
          <w:color w:val="auto"/>
          <w:sz w:val="20"/>
          <w:szCs w:val="20"/>
          <w:lang w:val="nl-NL"/>
        </w:rPr>
      </w:pPr>
      <w:r w:rsidRPr="000D1560">
        <w:rPr>
          <w:color w:val="auto"/>
          <w:sz w:val="20"/>
          <w:szCs w:val="20"/>
          <w:lang w:val="nl-NL"/>
        </w:rPr>
        <w:t xml:space="preserve">In dit gemeentetraject is er </w:t>
      </w:r>
      <w:r>
        <w:rPr>
          <w:color w:val="auto"/>
          <w:sz w:val="20"/>
          <w:szCs w:val="20"/>
          <w:lang w:val="nl-NL"/>
        </w:rPr>
        <w:t xml:space="preserve">specifiek aandacht voor de eigen </w:t>
      </w:r>
      <w:r w:rsidRPr="000D1560">
        <w:rPr>
          <w:color w:val="auto"/>
          <w:sz w:val="20"/>
          <w:szCs w:val="20"/>
          <w:lang w:val="nl-NL"/>
        </w:rPr>
        <w:t>r</w:t>
      </w:r>
      <w:bookmarkStart w:id="5" w:name="_Toc84575915"/>
      <w:r w:rsidRPr="000D1560">
        <w:rPr>
          <w:color w:val="auto"/>
          <w:sz w:val="20"/>
          <w:szCs w:val="20"/>
          <w:lang w:val="nl-NL"/>
        </w:rPr>
        <w:t xml:space="preserve">ol </w:t>
      </w:r>
      <w:r>
        <w:rPr>
          <w:color w:val="auto"/>
          <w:sz w:val="20"/>
          <w:szCs w:val="20"/>
          <w:lang w:val="nl-NL"/>
        </w:rPr>
        <w:t xml:space="preserve">van </w:t>
      </w:r>
      <w:r w:rsidRPr="000D1560">
        <w:rPr>
          <w:color w:val="auto"/>
          <w:sz w:val="20"/>
          <w:szCs w:val="20"/>
          <w:lang w:val="nl-NL"/>
        </w:rPr>
        <w:t>de kerkenraad en diaconie. Dit omdat leiders een eigen plaats hebben in het geheel van de gemeente. In Efeziërs 4 schrijft Paulus dat Christus gaven geeft aan ieder lid van de gemeente (vs</w:t>
      </w:r>
      <w:r>
        <w:rPr>
          <w:color w:val="auto"/>
          <w:sz w:val="20"/>
          <w:szCs w:val="20"/>
          <w:lang w:val="nl-NL"/>
        </w:rPr>
        <w:t>.</w:t>
      </w:r>
      <w:r w:rsidRPr="000D1560">
        <w:rPr>
          <w:color w:val="auto"/>
          <w:sz w:val="20"/>
          <w:szCs w:val="20"/>
          <w:lang w:val="nl-NL"/>
        </w:rPr>
        <w:t xml:space="preserve"> 7) en dat Hij leiders geeft aan de gemeente. (vs</w:t>
      </w:r>
      <w:r>
        <w:rPr>
          <w:color w:val="auto"/>
          <w:sz w:val="20"/>
          <w:szCs w:val="20"/>
          <w:lang w:val="nl-NL"/>
        </w:rPr>
        <w:t>.</w:t>
      </w:r>
      <w:r w:rsidRPr="000D1560">
        <w:rPr>
          <w:color w:val="auto"/>
          <w:sz w:val="20"/>
          <w:szCs w:val="20"/>
          <w:lang w:val="nl-NL"/>
        </w:rPr>
        <w:t xml:space="preserve"> 11)</w:t>
      </w:r>
      <w:r>
        <w:rPr>
          <w:color w:val="auto"/>
          <w:sz w:val="20"/>
          <w:szCs w:val="20"/>
          <w:lang w:val="nl-NL"/>
        </w:rPr>
        <w:t>.</w:t>
      </w:r>
      <w:r w:rsidRPr="000D1560">
        <w:rPr>
          <w:color w:val="auto"/>
          <w:sz w:val="20"/>
          <w:szCs w:val="20"/>
          <w:lang w:val="nl-NL"/>
        </w:rPr>
        <w:t xml:space="preserve"> </w:t>
      </w:r>
      <w:r>
        <w:rPr>
          <w:color w:val="auto"/>
          <w:sz w:val="20"/>
          <w:szCs w:val="20"/>
          <w:lang w:val="nl-NL"/>
        </w:rPr>
        <w:t>Het is h</w:t>
      </w:r>
      <w:r w:rsidRPr="000D1560">
        <w:rPr>
          <w:color w:val="auto"/>
          <w:sz w:val="20"/>
          <w:szCs w:val="20"/>
          <w:lang w:val="nl-NL"/>
        </w:rPr>
        <w:t xml:space="preserve">un verantwoordelijkheid </w:t>
      </w:r>
      <w:r>
        <w:rPr>
          <w:color w:val="auto"/>
          <w:sz w:val="20"/>
          <w:szCs w:val="20"/>
          <w:lang w:val="nl-NL"/>
        </w:rPr>
        <w:t xml:space="preserve">om </w:t>
      </w:r>
      <w:r w:rsidRPr="000D1560">
        <w:rPr>
          <w:color w:val="auto"/>
          <w:sz w:val="20"/>
          <w:szCs w:val="20"/>
          <w:lang w:val="nl-NL"/>
        </w:rPr>
        <w:t>de gemeente toe te rusten</w:t>
      </w:r>
      <w:r>
        <w:rPr>
          <w:color w:val="auto"/>
          <w:sz w:val="20"/>
          <w:szCs w:val="20"/>
          <w:lang w:val="nl-NL"/>
        </w:rPr>
        <w:t xml:space="preserve"> (vs. 12)</w:t>
      </w:r>
      <w:r w:rsidRPr="000D1560">
        <w:rPr>
          <w:color w:val="auto"/>
          <w:sz w:val="20"/>
          <w:szCs w:val="20"/>
          <w:lang w:val="nl-NL"/>
        </w:rPr>
        <w:t xml:space="preserve">. </w:t>
      </w:r>
    </w:p>
    <w:p w14:paraId="6C907A85" w14:textId="77777777" w:rsidR="00AE6382" w:rsidRPr="000D1560" w:rsidRDefault="00AE6382" w:rsidP="00AE6382">
      <w:pPr>
        <w:pStyle w:val="Geenafstand"/>
        <w:rPr>
          <w:color w:val="auto"/>
          <w:sz w:val="20"/>
          <w:szCs w:val="20"/>
          <w:lang w:val="nl-NL"/>
        </w:rPr>
      </w:pPr>
    </w:p>
    <w:p w14:paraId="7DB93367" w14:textId="77777777" w:rsidR="00AE6382" w:rsidRPr="000D1560" w:rsidRDefault="00AE6382" w:rsidP="00AE6382">
      <w:pPr>
        <w:pStyle w:val="Geenafstand"/>
        <w:rPr>
          <w:color w:val="auto"/>
          <w:sz w:val="20"/>
          <w:szCs w:val="20"/>
          <w:lang w:val="nl-NL"/>
        </w:rPr>
      </w:pPr>
      <w:r>
        <w:rPr>
          <w:color w:val="auto"/>
          <w:sz w:val="20"/>
          <w:szCs w:val="20"/>
          <w:lang w:val="nl-NL"/>
        </w:rPr>
        <w:t>Met het oog op die</w:t>
      </w:r>
      <w:r w:rsidRPr="000D1560">
        <w:rPr>
          <w:color w:val="auto"/>
          <w:sz w:val="20"/>
          <w:szCs w:val="20"/>
          <w:lang w:val="nl-NL"/>
        </w:rPr>
        <w:t xml:space="preserve"> </w:t>
      </w:r>
      <w:r>
        <w:rPr>
          <w:color w:val="auto"/>
          <w:sz w:val="20"/>
          <w:szCs w:val="20"/>
          <w:lang w:val="nl-NL"/>
        </w:rPr>
        <w:t xml:space="preserve">eigen </w:t>
      </w:r>
      <w:r w:rsidRPr="000D1560">
        <w:rPr>
          <w:color w:val="auto"/>
          <w:sz w:val="20"/>
          <w:szCs w:val="20"/>
          <w:lang w:val="nl-NL"/>
        </w:rPr>
        <w:t xml:space="preserve">verantwoordelijkheid is er elke maand een handreiking voor </w:t>
      </w:r>
      <w:r>
        <w:rPr>
          <w:color w:val="auto"/>
          <w:sz w:val="20"/>
          <w:szCs w:val="20"/>
          <w:lang w:val="nl-NL"/>
        </w:rPr>
        <w:t xml:space="preserve">een korte bezinning als </w:t>
      </w:r>
      <w:r w:rsidRPr="000D1560">
        <w:rPr>
          <w:color w:val="auto"/>
          <w:sz w:val="20"/>
          <w:szCs w:val="20"/>
          <w:lang w:val="nl-NL"/>
        </w:rPr>
        <w:t xml:space="preserve">kerkenraad en diaconie. </w:t>
      </w:r>
      <w:r>
        <w:rPr>
          <w:color w:val="auto"/>
          <w:sz w:val="20"/>
          <w:szCs w:val="20"/>
          <w:lang w:val="nl-NL"/>
        </w:rPr>
        <w:t xml:space="preserve">Het doel is om vanuit de negen invalshoeken uit de trektocht na te denken over die gezamenlijke </w:t>
      </w:r>
      <w:r w:rsidRPr="000D1560">
        <w:rPr>
          <w:color w:val="auto"/>
          <w:sz w:val="20"/>
          <w:szCs w:val="20"/>
          <w:lang w:val="nl-NL"/>
        </w:rPr>
        <w:t xml:space="preserve">verantwoordelijkheid en </w:t>
      </w:r>
      <w:r>
        <w:rPr>
          <w:color w:val="auto"/>
          <w:sz w:val="20"/>
          <w:szCs w:val="20"/>
          <w:lang w:val="nl-NL"/>
        </w:rPr>
        <w:t xml:space="preserve">daarin samen </w:t>
      </w:r>
      <w:r w:rsidRPr="000D1560">
        <w:rPr>
          <w:color w:val="auto"/>
          <w:sz w:val="20"/>
          <w:szCs w:val="20"/>
          <w:lang w:val="nl-NL"/>
        </w:rPr>
        <w:t xml:space="preserve">te groeien. </w:t>
      </w:r>
    </w:p>
    <w:p w14:paraId="44F5F69F" w14:textId="77777777" w:rsidR="00AE6382" w:rsidRPr="000D1560" w:rsidRDefault="00AE6382" w:rsidP="00AE6382">
      <w:pPr>
        <w:pStyle w:val="Geenafstand"/>
        <w:rPr>
          <w:color w:val="auto"/>
          <w:sz w:val="20"/>
          <w:szCs w:val="20"/>
          <w:lang w:val="nl-NL"/>
        </w:rPr>
      </w:pPr>
    </w:p>
    <w:p w14:paraId="2B030383" w14:textId="5FB46816" w:rsidR="00AE6382" w:rsidRPr="00D416E5" w:rsidRDefault="00CC200C" w:rsidP="00AE6382">
      <w:pPr>
        <w:rPr>
          <w:i/>
          <w:iCs/>
        </w:rPr>
      </w:pPr>
      <w:r>
        <w:rPr>
          <w:i/>
          <w:iCs/>
        </w:rPr>
        <w:t xml:space="preserve">Met dit </w:t>
      </w:r>
      <w:r>
        <w:rPr>
          <w:b/>
          <w:bCs/>
          <w:i/>
          <w:iCs/>
        </w:rPr>
        <w:t>groeid</w:t>
      </w:r>
      <w:r w:rsidR="00D416E5">
        <w:rPr>
          <w:b/>
          <w:bCs/>
          <w:i/>
          <w:iCs/>
        </w:rPr>
        <w:t>ocument</w:t>
      </w:r>
      <w:r w:rsidR="00D416E5">
        <w:rPr>
          <w:i/>
          <w:iCs/>
        </w:rPr>
        <w:t xml:space="preserve"> kunnen jullie per thema jullie ontdekkingen, ervaringen en/of opbrengsten vastleggen.</w:t>
      </w:r>
    </w:p>
    <w:p w14:paraId="0235F408" w14:textId="17DA99EA" w:rsidR="00AE6382" w:rsidRDefault="00454AF8" w:rsidP="00AE6382">
      <w:pPr>
        <w:pStyle w:val="Kop10"/>
        <w:numPr>
          <w:ilvl w:val="0"/>
          <w:numId w:val="2"/>
        </w:numPr>
      </w:pPr>
      <w:bookmarkStart w:id="6" w:name="_Toc99333244"/>
      <w:bookmarkEnd w:id="5"/>
      <w:r>
        <w:t>Groeidocument</w:t>
      </w:r>
    </w:p>
    <w:tbl>
      <w:tblPr>
        <w:tblStyle w:val="Tabelraster"/>
        <w:tblW w:w="9640" w:type="dxa"/>
        <w:tblInd w:w="-431" w:type="dxa"/>
        <w:tblLook w:val="04A0" w:firstRow="1" w:lastRow="0" w:firstColumn="1" w:lastColumn="0" w:noHBand="0" w:noVBand="1"/>
      </w:tblPr>
      <w:tblGrid>
        <w:gridCol w:w="1702"/>
        <w:gridCol w:w="2693"/>
        <w:gridCol w:w="5245"/>
      </w:tblGrid>
      <w:tr w:rsidR="00AE6382" w:rsidRPr="000404BD" w14:paraId="6C58AADA" w14:textId="77777777" w:rsidTr="00C5627C">
        <w:tc>
          <w:tcPr>
            <w:tcW w:w="1702" w:type="dxa"/>
          </w:tcPr>
          <w:p w14:paraId="6ADF8B81" w14:textId="77777777" w:rsidR="00AE6382" w:rsidRPr="001072E8" w:rsidRDefault="00AE6382" w:rsidP="00BD7F39">
            <w:pPr>
              <w:tabs>
                <w:tab w:val="right" w:pos="2804"/>
              </w:tabs>
              <w:rPr>
                <w:b/>
              </w:rPr>
            </w:pPr>
          </w:p>
        </w:tc>
        <w:tc>
          <w:tcPr>
            <w:tcW w:w="2693" w:type="dxa"/>
          </w:tcPr>
          <w:p w14:paraId="1CF7C157" w14:textId="77777777" w:rsidR="00AE6382" w:rsidRPr="00A75161" w:rsidRDefault="00AE6382" w:rsidP="00BD7F39">
            <w:pPr>
              <w:rPr>
                <w:b/>
                <w:bCs/>
              </w:rPr>
            </w:pPr>
            <w:r w:rsidRPr="00A75161">
              <w:rPr>
                <w:b/>
                <w:bCs/>
              </w:rPr>
              <w:t>Werkvorm kerkenraad en diaconie</w:t>
            </w:r>
          </w:p>
        </w:tc>
        <w:tc>
          <w:tcPr>
            <w:tcW w:w="5245" w:type="dxa"/>
          </w:tcPr>
          <w:p w14:paraId="67C0D92E" w14:textId="77777777" w:rsidR="00AE6382" w:rsidRPr="00A75161" w:rsidRDefault="00AE6382" w:rsidP="00BD7F39">
            <w:pPr>
              <w:rPr>
                <w:b/>
                <w:bCs/>
              </w:rPr>
            </w:pPr>
            <w:r>
              <w:rPr>
                <w:b/>
                <w:bCs/>
              </w:rPr>
              <w:t>Ontdekking/ervaring/opbrengst</w:t>
            </w:r>
          </w:p>
        </w:tc>
      </w:tr>
      <w:tr w:rsidR="00AE6382" w:rsidRPr="000404BD" w14:paraId="6D1423F3" w14:textId="77777777" w:rsidTr="00C5627C">
        <w:tc>
          <w:tcPr>
            <w:tcW w:w="1702" w:type="dxa"/>
          </w:tcPr>
          <w:p w14:paraId="209F51AD" w14:textId="77777777" w:rsidR="00AE6382" w:rsidRPr="001072E8" w:rsidRDefault="00AE6382" w:rsidP="00BD7F39">
            <w:pPr>
              <w:tabs>
                <w:tab w:val="right" w:pos="2804"/>
              </w:tabs>
              <w:rPr>
                <w:b/>
              </w:rPr>
            </w:pPr>
            <w:r w:rsidRPr="001072E8">
              <w:rPr>
                <w:b/>
              </w:rPr>
              <w:t xml:space="preserve">Thema 1 </w:t>
            </w:r>
            <w:r>
              <w:rPr>
                <w:b/>
              </w:rPr>
              <w:t>–</w:t>
            </w:r>
            <w:r w:rsidRPr="001072E8">
              <w:rPr>
                <w:b/>
              </w:rPr>
              <w:t xml:space="preserve"> Ontvangen</w:t>
            </w:r>
            <w:r>
              <w:rPr>
                <w:b/>
              </w:rPr>
              <w:t xml:space="preserve"> en verwonderen</w:t>
            </w:r>
            <w:r w:rsidRPr="001072E8">
              <w:rPr>
                <w:b/>
              </w:rPr>
              <w:tab/>
            </w:r>
          </w:p>
          <w:p w14:paraId="1B0D23A8" w14:textId="77777777" w:rsidR="00AE6382" w:rsidRDefault="00AE6382" w:rsidP="00BD7F39">
            <w:pPr>
              <w:tabs>
                <w:tab w:val="right" w:pos="2804"/>
              </w:tabs>
            </w:pPr>
          </w:p>
          <w:p w14:paraId="621D9449" w14:textId="77777777" w:rsidR="00AE6382" w:rsidRDefault="00AE6382" w:rsidP="00BD7F39">
            <w:pPr>
              <w:tabs>
                <w:tab w:val="right" w:pos="2804"/>
              </w:tabs>
            </w:pPr>
            <w:r>
              <w:t>Efeziërs 1:1-1</w:t>
            </w:r>
          </w:p>
          <w:p w14:paraId="23CE8D76" w14:textId="77777777" w:rsidR="00AE6382" w:rsidRPr="000404BD" w:rsidRDefault="00AE6382" w:rsidP="00BD7F39">
            <w:pPr>
              <w:tabs>
                <w:tab w:val="right" w:pos="2804"/>
              </w:tabs>
            </w:pPr>
          </w:p>
        </w:tc>
        <w:tc>
          <w:tcPr>
            <w:tcW w:w="2693" w:type="dxa"/>
          </w:tcPr>
          <w:p w14:paraId="4615B2A5" w14:textId="77777777" w:rsidR="00AE6382" w:rsidRDefault="00AE6382" w:rsidP="00BD7F39">
            <w:r w:rsidRPr="00F31D46">
              <w:rPr>
                <w:b/>
                <w:bCs/>
              </w:rPr>
              <w:t>Doel</w:t>
            </w:r>
            <w:r>
              <w:t>: Kijken naar gemeente</w:t>
            </w:r>
          </w:p>
          <w:p w14:paraId="4973486C" w14:textId="77777777" w:rsidR="00AE6382" w:rsidRDefault="00AE6382" w:rsidP="00BD7F39"/>
          <w:p w14:paraId="4F0C0DB4" w14:textId="68417F27" w:rsidR="00EB0780" w:rsidRDefault="00EB0780" w:rsidP="00EB0780">
            <w:r>
              <w:t>Noteer</w:t>
            </w:r>
          </w:p>
          <w:p w14:paraId="1C769A8B" w14:textId="77777777" w:rsidR="00EB0780" w:rsidRDefault="00EB0780" w:rsidP="00913627">
            <w:pPr>
              <w:pStyle w:val="Lijstalinea"/>
              <w:numPr>
                <w:ilvl w:val="0"/>
                <w:numId w:val="28"/>
              </w:numPr>
              <w:spacing w:line="240" w:lineRule="auto"/>
              <w:ind w:left="322" w:hanging="283"/>
            </w:pPr>
            <w:r>
              <w:t>Dit heeft ons geraakt</w:t>
            </w:r>
          </w:p>
          <w:p w14:paraId="0D138C68" w14:textId="77777777" w:rsidR="00EB0780" w:rsidRDefault="00EB0780" w:rsidP="00913627">
            <w:pPr>
              <w:pStyle w:val="Lijstalinea"/>
              <w:numPr>
                <w:ilvl w:val="0"/>
                <w:numId w:val="28"/>
              </w:numPr>
              <w:spacing w:line="240" w:lineRule="auto"/>
              <w:ind w:left="322" w:hanging="283"/>
            </w:pPr>
            <w:r>
              <w:t>Wat zouden we daarmee kunnen doen?</w:t>
            </w:r>
          </w:p>
          <w:p w14:paraId="6DDE2D4C" w14:textId="77777777" w:rsidR="00AE6382" w:rsidRPr="000404BD" w:rsidRDefault="00AE6382" w:rsidP="00BD7F39"/>
        </w:tc>
        <w:tc>
          <w:tcPr>
            <w:tcW w:w="5245" w:type="dxa"/>
          </w:tcPr>
          <w:p w14:paraId="7F7CAD5F" w14:textId="77777777" w:rsidR="00AE6382" w:rsidRPr="000404BD" w:rsidRDefault="00AE6382" w:rsidP="00BD7F39"/>
        </w:tc>
      </w:tr>
      <w:tr w:rsidR="00AE6382" w:rsidRPr="000404BD" w14:paraId="00943345" w14:textId="77777777" w:rsidTr="00C5627C">
        <w:tc>
          <w:tcPr>
            <w:tcW w:w="1702" w:type="dxa"/>
          </w:tcPr>
          <w:p w14:paraId="38B406A8" w14:textId="77777777" w:rsidR="00AE6382" w:rsidRPr="001072E8" w:rsidRDefault="00AE6382" w:rsidP="00BD7F39">
            <w:pPr>
              <w:rPr>
                <w:b/>
              </w:rPr>
            </w:pPr>
            <w:r w:rsidRPr="001072E8">
              <w:rPr>
                <w:b/>
              </w:rPr>
              <w:t>Thema 2 – V</w:t>
            </w:r>
            <w:r>
              <w:rPr>
                <w:b/>
              </w:rPr>
              <w:t>reemde v</w:t>
            </w:r>
            <w:r w:rsidRPr="001072E8">
              <w:rPr>
                <w:b/>
              </w:rPr>
              <w:t>rede</w:t>
            </w:r>
          </w:p>
          <w:p w14:paraId="6D702BBA" w14:textId="77777777" w:rsidR="00AE6382" w:rsidRDefault="00AE6382" w:rsidP="00BD7F39"/>
          <w:p w14:paraId="034A7077" w14:textId="77777777" w:rsidR="00AE6382" w:rsidRDefault="00AE6382" w:rsidP="00BD7F39">
            <w:r>
              <w:t>Efeziërs 2:11-18</w:t>
            </w:r>
          </w:p>
          <w:p w14:paraId="59C93C4D" w14:textId="77777777" w:rsidR="00AE6382" w:rsidRPr="000404BD" w:rsidRDefault="00AE6382" w:rsidP="00BD7F39"/>
        </w:tc>
        <w:tc>
          <w:tcPr>
            <w:tcW w:w="2693" w:type="dxa"/>
          </w:tcPr>
          <w:p w14:paraId="181B4339" w14:textId="77777777" w:rsidR="00AE6382" w:rsidRDefault="00AE6382" w:rsidP="00BD7F39">
            <w:r w:rsidRPr="00F31D46">
              <w:rPr>
                <w:b/>
                <w:bCs/>
              </w:rPr>
              <w:t>Doel</w:t>
            </w:r>
            <w:r>
              <w:t>: Kijken naar je buurt</w:t>
            </w:r>
          </w:p>
          <w:p w14:paraId="68EEA5BD" w14:textId="77777777" w:rsidR="00AE6382" w:rsidRDefault="00AE6382" w:rsidP="00BD7F39"/>
          <w:p w14:paraId="2659412B" w14:textId="50D75EB3" w:rsidR="00AE6382" w:rsidRPr="00E24A6E" w:rsidRDefault="00C5627C" w:rsidP="00BD7F39">
            <w:r>
              <w:t>Noteer</w:t>
            </w:r>
            <w:r w:rsidR="00CC1881">
              <w:t>:</w:t>
            </w:r>
          </w:p>
          <w:p w14:paraId="7FB4AFCC" w14:textId="77777777" w:rsidR="00913627" w:rsidRPr="0095663E" w:rsidRDefault="00913627" w:rsidP="00913627">
            <w:pPr>
              <w:pStyle w:val="Lijstalinea"/>
              <w:numPr>
                <w:ilvl w:val="0"/>
                <w:numId w:val="29"/>
              </w:numPr>
              <w:spacing w:line="240" w:lineRule="auto"/>
              <w:ind w:left="322" w:hanging="283"/>
            </w:pPr>
            <w:r w:rsidRPr="0095663E">
              <w:t xml:space="preserve">Hoe kan onze gemeente hier vrede brengen? </w:t>
            </w:r>
          </w:p>
          <w:p w14:paraId="51C91D25" w14:textId="77777777" w:rsidR="00913627" w:rsidRPr="0095663E" w:rsidRDefault="00913627" w:rsidP="00913627">
            <w:pPr>
              <w:pStyle w:val="Lijstalinea"/>
              <w:numPr>
                <w:ilvl w:val="0"/>
                <w:numId w:val="29"/>
              </w:numPr>
              <w:spacing w:line="240" w:lineRule="auto"/>
              <w:ind w:left="322" w:hanging="283"/>
              <w:rPr>
                <w:rFonts w:cs="Century Gothic"/>
              </w:rPr>
            </w:pPr>
            <w:r w:rsidRPr="0095663E">
              <w:t>Hoe kan onze gemeente bestaande initiatieven van hoop en vrede versterken?</w:t>
            </w:r>
            <w:r w:rsidRPr="0095663E">
              <w:rPr>
                <w:rFonts w:cs="Century Gothic"/>
              </w:rPr>
              <w:t xml:space="preserve"> </w:t>
            </w:r>
          </w:p>
          <w:p w14:paraId="0D0457D8" w14:textId="078B226F" w:rsidR="00AE6382" w:rsidRPr="008B3E41" w:rsidRDefault="00AE6382" w:rsidP="00913627">
            <w:pPr>
              <w:pStyle w:val="Default"/>
              <w:rPr>
                <w:sz w:val="20"/>
                <w:szCs w:val="20"/>
              </w:rPr>
            </w:pPr>
            <w:r w:rsidRPr="008B3E41">
              <w:rPr>
                <w:sz w:val="22"/>
                <w:szCs w:val="22"/>
              </w:rPr>
              <w:t xml:space="preserve"> </w:t>
            </w:r>
          </w:p>
        </w:tc>
        <w:tc>
          <w:tcPr>
            <w:tcW w:w="5245" w:type="dxa"/>
          </w:tcPr>
          <w:p w14:paraId="7AAAABF8" w14:textId="77777777" w:rsidR="00AE6382" w:rsidRPr="000404BD" w:rsidRDefault="00AE6382" w:rsidP="00BD7F39"/>
        </w:tc>
      </w:tr>
      <w:tr w:rsidR="00AE6382" w:rsidRPr="000404BD" w14:paraId="7A93C6E8" w14:textId="77777777" w:rsidTr="00C5627C">
        <w:tc>
          <w:tcPr>
            <w:tcW w:w="1702" w:type="dxa"/>
          </w:tcPr>
          <w:p w14:paraId="507FA061" w14:textId="77777777" w:rsidR="00AE6382" w:rsidRDefault="00AE6382" w:rsidP="00BD7F39">
            <w:pPr>
              <w:rPr>
                <w:b/>
              </w:rPr>
            </w:pPr>
            <w:r w:rsidRPr="001072E8">
              <w:rPr>
                <w:b/>
              </w:rPr>
              <w:t xml:space="preserve">Thema 3 – </w:t>
            </w:r>
            <w:r>
              <w:rPr>
                <w:b/>
              </w:rPr>
              <w:t>Weg van de l</w:t>
            </w:r>
            <w:r w:rsidRPr="001072E8">
              <w:rPr>
                <w:b/>
              </w:rPr>
              <w:t>iefde</w:t>
            </w:r>
          </w:p>
          <w:p w14:paraId="4B387990" w14:textId="77777777" w:rsidR="00AE6382" w:rsidRPr="001072E8" w:rsidRDefault="00AE6382" w:rsidP="00BD7F39">
            <w:pPr>
              <w:rPr>
                <w:b/>
              </w:rPr>
            </w:pPr>
          </w:p>
          <w:p w14:paraId="509C63D3" w14:textId="77777777" w:rsidR="00AE6382" w:rsidRDefault="00AE6382" w:rsidP="00BD7F39">
            <w:r>
              <w:t>Efeziërs 4:17-5:2</w:t>
            </w:r>
          </w:p>
          <w:p w14:paraId="1AAE7FAE" w14:textId="77777777" w:rsidR="00AE6382" w:rsidRDefault="00AE6382" w:rsidP="00BD7F39"/>
          <w:p w14:paraId="3364EA83" w14:textId="77777777" w:rsidR="00AE6382" w:rsidRPr="000404BD" w:rsidRDefault="00AE6382" w:rsidP="00BD7F39"/>
        </w:tc>
        <w:tc>
          <w:tcPr>
            <w:tcW w:w="2693" w:type="dxa"/>
          </w:tcPr>
          <w:p w14:paraId="41857530" w14:textId="77777777" w:rsidR="00AE6382" w:rsidRPr="00054039" w:rsidRDefault="00AE6382" w:rsidP="00BD7F39">
            <w:r>
              <w:rPr>
                <w:b/>
                <w:bCs/>
              </w:rPr>
              <w:t>Doel</w:t>
            </w:r>
            <w:r>
              <w:t>: Kijken naar de gemeente en hoe jullie met elkaar omgaan</w:t>
            </w:r>
          </w:p>
          <w:p w14:paraId="37ED84DC" w14:textId="77777777" w:rsidR="00AE6382" w:rsidRDefault="00AE6382" w:rsidP="00BD7F39"/>
          <w:p w14:paraId="120D49F9" w14:textId="77777777" w:rsidR="00F9207A" w:rsidRDefault="00F9207A" w:rsidP="00F9207A">
            <w:pPr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22" w:hanging="283"/>
            </w:pPr>
            <w:r>
              <w:rPr>
                <w:color w:val="000000"/>
              </w:rPr>
              <w:t xml:space="preserve">Wat kunnen/willen jullie hiermee doen? </w:t>
            </w:r>
          </w:p>
          <w:p w14:paraId="22DB8FE7" w14:textId="77777777" w:rsidR="00F9207A" w:rsidRDefault="00F9207A" w:rsidP="00F9207A">
            <w:pPr>
              <w:numPr>
                <w:ilvl w:val="0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22" w:hanging="283"/>
            </w:pPr>
            <w:r>
              <w:rPr>
                <w:color w:val="000000"/>
              </w:rPr>
              <w:t>Wat is (een eerste) betekenisvolle stap die past bij het verder leren gaan op de weg van de liefde?</w:t>
            </w:r>
          </w:p>
          <w:p w14:paraId="5C2C5E78" w14:textId="77777777" w:rsidR="00F9207A" w:rsidRDefault="00F9207A" w:rsidP="00F9207A">
            <w:pPr>
              <w:numPr>
                <w:ilvl w:val="1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06" w:hanging="283"/>
            </w:pPr>
            <w:r>
              <w:rPr>
                <w:color w:val="000000"/>
              </w:rPr>
              <w:t>Wat betekent dit voor jullie als kerkenraad en diaconie? Wat gaan jullie doen? Of waarmee stoppen jullie?</w:t>
            </w:r>
          </w:p>
          <w:p w14:paraId="7FDC1BE2" w14:textId="420E9DBB" w:rsidR="00AE6382" w:rsidRPr="000404BD" w:rsidRDefault="00F9207A" w:rsidP="00BD7F39">
            <w:pPr>
              <w:numPr>
                <w:ilvl w:val="1"/>
                <w:numId w:val="3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606" w:hanging="283"/>
            </w:pPr>
            <w:r>
              <w:rPr>
                <w:color w:val="000000"/>
              </w:rPr>
              <w:t>Wat gaat de gemeente hiervan merken?</w:t>
            </w:r>
          </w:p>
        </w:tc>
        <w:tc>
          <w:tcPr>
            <w:tcW w:w="5245" w:type="dxa"/>
          </w:tcPr>
          <w:p w14:paraId="3A26B8FE" w14:textId="77777777" w:rsidR="00AE6382" w:rsidRPr="000404BD" w:rsidRDefault="00AE6382" w:rsidP="00BD7F39"/>
        </w:tc>
      </w:tr>
    </w:tbl>
    <w:p w14:paraId="45C5EA0C" w14:textId="7A07B130" w:rsidR="00F9207A" w:rsidRDefault="00F9207A"/>
    <w:p w14:paraId="14256C83" w14:textId="77777777" w:rsidR="00F9207A" w:rsidRDefault="00F9207A">
      <w:pPr>
        <w:spacing w:line="240" w:lineRule="atLeast"/>
      </w:pPr>
      <w:r>
        <w:br w:type="page"/>
      </w:r>
    </w:p>
    <w:p w14:paraId="21489EFA" w14:textId="77777777" w:rsidR="00F9207A" w:rsidRDefault="00F9207A"/>
    <w:tbl>
      <w:tblPr>
        <w:tblStyle w:val="Tabelraster"/>
        <w:tblW w:w="9640" w:type="dxa"/>
        <w:tblInd w:w="-431" w:type="dxa"/>
        <w:tblLook w:val="04A0" w:firstRow="1" w:lastRow="0" w:firstColumn="1" w:lastColumn="0" w:noHBand="0" w:noVBand="1"/>
      </w:tblPr>
      <w:tblGrid>
        <w:gridCol w:w="1702"/>
        <w:gridCol w:w="2693"/>
        <w:gridCol w:w="5245"/>
      </w:tblGrid>
      <w:tr w:rsidR="00AE6382" w:rsidRPr="000404BD" w14:paraId="3AD44F80" w14:textId="77777777" w:rsidTr="00C5627C">
        <w:tc>
          <w:tcPr>
            <w:tcW w:w="1702" w:type="dxa"/>
          </w:tcPr>
          <w:p w14:paraId="12429BEF" w14:textId="77777777" w:rsidR="00AE6382" w:rsidRPr="001072E8" w:rsidRDefault="00AE6382" w:rsidP="00BD7F39">
            <w:pPr>
              <w:rPr>
                <w:b/>
              </w:rPr>
            </w:pPr>
            <w:r w:rsidRPr="001072E8">
              <w:rPr>
                <w:b/>
              </w:rPr>
              <w:t xml:space="preserve">Thema 4 – </w:t>
            </w:r>
            <w:r>
              <w:rPr>
                <w:b/>
              </w:rPr>
              <w:t>Lopen in het l</w:t>
            </w:r>
            <w:r w:rsidRPr="001072E8">
              <w:rPr>
                <w:b/>
              </w:rPr>
              <w:t>icht</w:t>
            </w:r>
          </w:p>
          <w:p w14:paraId="2064D7CC" w14:textId="77777777" w:rsidR="00AE6382" w:rsidRDefault="00AE6382" w:rsidP="00BD7F39"/>
          <w:p w14:paraId="57B77AE2" w14:textId="77777777" w:rsidR="00AE6382" w:rsidRDefault="00AE6382" w:rsidP="00BD7F39">
            <w:r>
              <w:t>Efeziërs 1:17-23 en 5:3-20</w:t>
            </w:r>
          </w:p>
          <w:p w14:paraId="34F21EC6" w14:textId="77777777" w:rsidR="00AE6382" w:rsidRPr="000404BD" w:rsidRDefault="00AE6382" w:rsidP="00BD7F39"/>
        </w:tc>
        <w:tc>
          <w:tcPr>
            <w:tcW w:w="2693" w:type="dxa"/>
          </w:tcPr>
          <w:p w14:paraId="47935045" w14:textId="77777777" w:rsidR="00AE6382" w:rsidRPr="00BA61DE" w:rsidRDefault="00AE6382" w:rsidP="00BD7F39">
            <w:r>
              <w:rPr>
                <w:b/>
                <w:bCs/>
              </w:rPr>
              <w:t>Doel</w:t>
            </w:r>
            <w:r>
              <w:t>: Attenties delen in de buurt</w:t>
            </w:r>
          </w:p>
          <w:p w14:paraId="797B45B3" w14:textId="77777777" w:rsidR="00AE6382" w:rsidRDefault="00AE6382" w:rsidP="00BD7F39"/>
          <w:p w14:paraId="092DCDAE" w14:textId="5F815FAF" w:rsidR="00AE6382" w:rsidRPr="000404BD" w:rsidRDefault="00FE2E8D" w:rsidP="00BD7F39">
            <w:r>
              <w:t xml:space="preserve">Welke indrukken </w:t>
            </w:r>
            <w:r w:rsidR="00285BB7">
              <w:t>en ervaringen willen jullie vasthouden?</w:t>
            </w:r>
          </w:p>
          <w:p w14:paraId="3D38442F" w14:textId="77777777" w:rsidR="00AE6382" w:rsidRPr="000404BD" w:rsidRDefault="00AE6382" w:rsidP="00BD7F39"/>
        </w:tc>
        <w:tc>
          <w:tcPr>
            <w:tcW w:w="5245" w:type="dxa"/>
          </w:tcPr>
          <w:p w14:paraId="329C8CDA" w14:textId="77777777" w:rsidR="00AE6382" w:rsidRPr="000404BD" w:rsidRDefault="00AE6382" w:rsidP="00BD7F39"/>
        </w:tc>
      </w:tr>
      <w:tr w:rsidR="00AE6382" w:rsidRPr="000404BD" w14:paraId="1852F417" w14:textId="77777777" w:rsidTr="00C5627C">
        <w:tc>
          <w:tcPr>
            <w:tcW w:w="1702" w:type="dxa"/>
          </w:tcPr>
          <w:p w14:paraId="7DFAC633" w14:textId="77777777" w:rsidR="00AE6382" w:rsidRPr="001072E8" w:rsidRDefault="00AE6382" w:rsidP="00BD7F39">
            <w:pPr>
              <w:rPr>
                <w:b/>
              </w:rPr>
            </w:pPr>
            <w:r w:rsidRPr="001072E8">
              <w:rPr>
                <w:b/>
              </w:rPr>
              <w:t xml:space="preserve">Thema 5 – </w:t>
            </w:r>
            <w:r>
              <w:rPr>
                <w:b/>
              </w:rPr>
              <w:t>Uitdagende e</w:t>
            </w:r>
            <w:r w:rsidRPr="001072E8">
              <w:rPr>
                <w:b/>
              </w:rPr>
              <w:t>enheid</w:t>
            </w:r>
          </w:p>
          <w:p w14:paraId="18929787" w14:textId="77777777" w:rsidR="00AE6382" w:rsidRDefault="00AE6382" w:rsidP="00BD7F39"/>
          <w:p w14:paraId="4ACBD967" w14:textId="77777777" w:rsidR="00AE6382" w:rsidRPr="000404BD" w:rsidRDefault="00AE6382" w:rsidP="00BD7F39">
            <w:r>
              <w:t>Efeziërs 4:1-16</w:t>
            </w:r>
          </w:p>
        </w:tc>
        <w:tc>
          <w:tcPr>
            <w:tcW w:w="2693" w:type="dxa"/>
          </w:tcPr>
          <w:p w14:paraId="33171329" w14:textId="30D9A722" w:rsidR="007112A7" w:rsidRDefault="00AE6382" w:rsidP="007112A7">
            <w:r>
              <w:rPr>
                <w:b/>
                <w:bCs/>
              </w:rPr>
              <w:t>Doel</w:t>
            </w:r>
            <w:r>
              <w:t xml:space="preserve">: </w:t>
            </w:r>
            <w:r w:rsidR="007112A7">
              <w:t xml:space="preserve">kijken </w:t>
            </w:r>
            <w:r w:rsidR="00943607">
              <w:t xml:space="preserve">hoe </w:t>
            </w:r>
            <w:r w:rsidR="007112A7">
              <w:t>leiders met verschillen kunnen omgaan.</w:t>
            </w:r>
          </w:p>
          <w:p w14:paraId="4927A81F" w14:textId="77777777" w:rsidR="00AE6382" w:rsidRDefault="00AE6382" w:rsidP="00BD7F39"/>
          <w:p w14:paraId="7618994C" w14:textId="056EC598" w:rsidR="00AE6382" w:rsidRPr="000404BD" w:rsidRDefault="003E53AC" w:rsidP="00943607">
            <w:pPr>
              <w:spacing w:after="160" w:line="259" w:lineRule="auto"/>
            </w:pPr>
            <w:r>
              <w:t>Hoe gaan jullie als leiders om met de opgedane inzichten rond het omgaan met verschillen?</w:t>
            </w:r>
          </w:p>
        </w:tc>
        <w:tc>
          <w:tcPr>
            <w:tcW w:w="5245" w:type="dxa"/>
          </w:tcPr>
          <w:p w14:paraId="28BDE6FB" w14:textId="77777777" w:rsidR="00AE6382" w:rsidRPr="000404BD" w:rsidRDefault="00AE6382" w:rsidP="00BD7F39"/>
        </w:tc>
      </w:tr>
      <w:tr w:rsidR="00AE6382" w:rsidRPr="000404BD" w14:paraId="2AAC7EBF" w14:textId="77777777" w:rsidTr="00B04EE1">
        <w:tc>
          <w:tcPr>
            <w:tcW w:w="1702" w:type="dxa"/>
          </w:tcPr>
          <w:p w14:paraId="3D09714C" w14:textId="77777777" w:rsidR="00AE6382" w:rsidRPr="001072E8" w:rsidRDefault="00AE6382" w:rsidP="00BD7F39">
            <w:pPr>
              <w:rPr>
                <w:b/>
              </w:rPr>
            </w:pPr>
            <w:r w:rsidRPr="001072E8">
              <w:rPr>
                <w:b/>
              </w:rPr>
              <w:t>Thema 6 – R</w:t>
            </w:r>
            <w:r>
              <w:rPr>
                <w:b/>
              </w:rPr>
              <w:t>evolutionaire r</w:t>
            </w:r>
            <w:r w:rsidRPr="001072E8">
              <w:rPr>
                <w:b/>
              </w:rPr>
              <w:t>elaties</w:t>
            </w:r>
          </w:p>
          <w:p w14:paraId="2E4C36E5" w14:textId="77777777" w:rsidR="00AE6382" w:rsidRDefault="00AE6382" w:rsidP="00BD7F39"/>
          <w:p w14:paraId="3CE2B134" w14:textId="77777777" w:rsidR="00AE6382" w:rsidRDefault="00AE6382" w:rsidP="00BD7F39">
            <w:r>
              <w:t>Efeziërs 5:21-6:9</w:t>
            </w:r>
          </w:p>
          <w:p w14:paraId="5FB4F2B4" w14:textId="77777777" w:rsidR="00AE6382" w:rsidRDefault="00AE6382" w:rsidP="00BD7F39"/>
          <w:p w14:paraId="3BCFC2ED" w14:textId="77777777" w:rsidR="00AE6382" w:rsidRPr="000404BD" w:rsidRDefault="00AE6382" w:rsidP="00BD7F39"/>
        </w:tc>
        <w:tc>
          <w:tcPr>
            <w:tcW w:w="2693" w:type="dxa"/>
          </w:tcPr>
          <w:p w14:paraId="2C75C847" w14:textId="0B9BC11F" w:rsidR="00AE6382" w:rsidRPr="00621041" w:rsidRDefault="00AE6382" w:rsidP="00BD7F39">
            <w:r>
              <w:rPr>
                <w:b/>
                <w:bCs/>
              </w:rPr>
              <w:t>Doel</w:t>
            </w:r>
            <w:r>
              <w:t xml:space="preserve">: Anderen </w:t>
            </w:r>
            <w:r w:rsidR="00722F8D">
              <w:t>laten</w:t>
            </w:r>
            <w:r w:rsidR="00B82D8E">
              <w:t xml:space="preserve"> bloei</w:t>
            </w:r>
            <w:r w:rsidR="00722F8D">
              <w:t>en</w:t>
            </w:r>
            <w:r w:rsidR="00B82D8E">
              <w:t>.</w:t>
            </w:r>
          </w:p>
          <w:p w14:paraId="3D911EE4" w14:textId="77777777" w:rsidR="00AE6382" w:rsidRDefault="00AE6382" w:rsidP="00BD7F39"/>
          <w:p w14:paraId="035AD52B" w14:textId="77777777" w:rsidR="00AE6382" w:rsidRDefault="00AE6382" w:rsidP="00BD7F39">
            <w:r w:rsidRPr="000404BD">
              <w:t>Inventariser</w:t>
            </w:r>
            <w:r>
              <w:t>en</w:t>
            </w:r>
            <w:r w:rsidRPr="000404BD">
              <w:t xml:space="preserve"> </w:t>
            </w:r>
            <w:r>
              <w:t xml:space="preserve">en bespreken </w:t>
            </w:r>
            <w:r w:rsidRPr="000404BD">
              <w:t>wat anderen rondom de kerkenraad en diaconie (denk aan leden van commissies, werkgroepen, kringleiders, diaconaal/pastorale bezoekbroeders/zusters etc.) nodig hebben om tot bloei te komen.</w:t>
            </w:r>
          </w:p>
          <w:p w14:paraId="4EB078E9" w14:textId="77777777" w:rsidR="00AE6382" w:rsidRPr="000404BD" w:rsidRDefault="00AE6382" w:rsidP="00BD7F39"/>
        </w:tc>
        <w:tc>
          <w:tcPr>
            <w:tcW w:w="5245" w:type="dxa"/>
          </w:tcPr>
          <w:p w14:paraId="631B5583" w14:textId="77777777" w:rsidR="00AE6382" w:rsidRPr="000404BD" w:rsidRDefault="00AE6382" w:rsidP="00BD7F39"/>
        </w:tc>
      </w:tr>
      <w:tr w:rsidR="00AE6382" w:rsidRPr="000404BD" w14:paraId="14685B14" w14:textId="77777777" w:rsidTr="00B04EE1">
        <w:tc>
          <w:tcPr>
            <w:tcW w:w="1702" w:type="dxa"/>
          </w:tcPr>
          <w:p w14:paraId="36873E67" w14:textId="77777777" w:rsidR="00AE6382" w:rsidRPr="001072E8" w:rsidRDefault="00AE6382" w:rsidP="00BD7F39">
            <w:pPr>
              <w:rPr>
                <w:b/>
              </w:rPr>
            </w:pPr>
            <w:r w:rsidRPr="001072E8">
              <w:rPr>
                <w:b/>
              </w:rPr>
              <w:t xml:space="preserve">Thema 7 – </w:t>
            </w:r>
            <w:r>
              <w:rPr>
                <w:b/>
              </w:rPr>
              <w:t>Kostbare g</w:t>
            </w:r>
            <w:r w:rsidRPr="001072E8">
              <w:rPr>
                <w:b/>
              </w:rPr>
              <w:t>enade</w:t>
            </w:r>
          </w:p>
          <w:p w14:paraId="7D71C729" w14:textId="77777777" w:rsidR="00AE6382" w:rsidRDefault="00AE6382" w:rsidP="00BD7F39"/>
          <w:p w14:paraId="10F2769E" w14:textId="77777777" w:rsidR="00AE6382" w:rsidRDefault="00AE6382" w:rsidP="00BD7F39">
            <w:r>
              <w:t>Efeziërs 2:1-10</w:t>
            </w:r>
          </w:p>
          <w:p w14:paraId="40BD55A7" w14:textId="77777777" w:rsidR="00AE6382" w:rsidRPr="000404BD" w:rsidRDefault="00AE6382" w:rsidP="00BD7F39"/>
        </w:tc>
        <w:tc>
          <w:tcPr>
            <w:tcW w:w="2693" w:type="dxa"/>
          </w:tcPr>
          <w:p w14:paraId="3A8BC1BC" w14:textId="77777777" w:rsidR="00AE6382" w:rsidRPr="009E0A2D" w:rsidRDefault="00AE6382" w:rsidP="00BD7F3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b/>
                <w:bCs/>
                <w:color w:val="000000"/>
              </w:rPr>
              <w:t>Doel</w:t>
            </w:r>
            <w:r>
              <w:rPr>
                <w:color w:val="000000"/>
              </w:rPr>
              <w:t>: De beweging vanuit genade stutten, starten, stoppen en steunen.</w:t>
            </w:r>
          </w:p>
          <w:p w14:paraId="1E940983" w14:textId="77777777" w:rsidR="00AE6382" w:rsidRDefault="00AE6382" w:rsidP="00BD7F39"/>
          <w:p w14:paraId="303DB39E" w14:textId="77777777" w:rsidR="00AE6382" w:rsidRDefault="00AE6382" w:rsidP="00BD7F3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065DD4">
              <w:rPr>
                <w:color w:val="000000"/>
              </w:rPr>
              <w:t xml:space="preserve">Als leiders in de gemeente mag je de gemeente helpen groeien in de beweging van genade. </w:t>
            </w:r>
          </w:p>
          <w:p w14:paraId="4A2083BF" w14:textId="77777777" w:rsidR="00AE6382" w:rsidRPr="006E23A2" w:rsidRDefault="00AE6382" w:rsidP="00BD7F39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5245" w:type="dxa"/>
          </w:tcPr>
          <w:p w14:paraId="5C6B1DF0" w14:textId="77777777" w:rsidR="00AE6382" w:rsidRPr="00065DD4" w:rsidRDefault="00AE6382" w:rsidP="00BD7F39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</w:tbl>
    <w:p w14:paraId="357930CB" w14:textId="529657D2" w:rsidR="003F57FA" w:rsidRDefault="003F57FA"/>
    <w:p w14:paraId="6CB3EEA0" w14:textId="77777777" w:rsidR="003F57FA" w:rsidRDefault="003F57FA">
      <w:pPr>
        <w:spacing w:line="240" w:lineRule="atLeast"/>
      </w:pPr>
      <w:r>
        <w:br w:type="page"/>
      </w:r>
    </w:p>
    <w:p w14:paraId="2B14A8A4" w14:textId="77777777" w:rsidR="003F57FA" w:rsidRDefault="003F57FA"/>
    <w:tbl>
      <w:tblPr>
        <w:tblStyle w:val="Tabelraster"/>
        <w:tblW w:w="9640" w:type="dxa"/>
        <w:tblInd w:w="-431" w:type="dxa"/>
        <w:tblLook w:val="04A0" w:firstRow="1" w:lastRow="0" w:firstColumn="1" w:lastColumn="0" w:noHBand="0" w:noVBand="1"/>
      </w:tblPr>
      <w:tblGrid>
        <w:gridCol w:w="1702"/>
        <w:gridCol w:w="2693"/>
        <w:gridCol w:w="5245"/>
      </w:tblGrid>
      <w:tr w:rsidR="00AE6382" w:rsidRPr="006E23A2" w14:paraId="7CBE2A35" w14:textId="77777777" w:rsidTr="00B04EE1">
        <w:tc>
          <w:tcPr>
            <w:tcW w:w="1702" w:type="dxa"/>
          </w:tcPr>
          <w:p w14:paraId="027ACE69" w14:textId="77777777" w:rsidR="00AE6382" w:rsidRPr="007240F6" w:rsidRDefault="00AE6382" w:rsidP="00BD7F39">
            <w:pPr>
              <w:rPr>
                <w:b/>
              </w:rPr>
            </w:pPr>
            <w:r w:rsidRPr="007240F6">
              <w:rPr>
                <w:b/>
              </w:rPr>
              <w:t xml:space="preserve">Thema 8 – </w:t>
            </w:r>
            <w:r>
              <w:rPr>
                <w:b/>
              </w:rPr>
              <w:t>Kwetsbare k</w:t>
            </w:r>
            <w:r w:rsidRPr="007240F6">
              <w:rPr>
                <w:b/>
              </w:rPr>
              <w:t>racht</w:t>
            </w:r>
          </w:p>
          <w:p w14:paraId="3C4D31D7" w14:textId="77777777" w:rsidR="00AE6382" w:rsidRDefault="00AE6382" w:rsidP="00BD7F39"/>
          <w:p w14:paraId="787DD893" w14:textId="77777777" w:rsidR="00AE6382" w:rsidRDefault="00AE6382" w:rsidP="00BD7F39">
            <w:r>
              <w:t>Efeziërs 6:10-24</w:t>
            </w:r>
          </w:p>
          <w:p w14:paraId="0EEA7D96" w14:textId="77777777" w:rsidR="00AE6382" w:rsidRPr="006E23A2" w:rsidRDefault="00AE6382" w:rsidP="00BD7F39"/>
        </w:tc>
        <w:tc>
          <w:tcPr>
            <w:tcW w:w="2693" w:type="dxa"/>
          </w:tcPr>
          <w:p w14:paraId="54E09279" w14:textId="77777777" w:rsidR="00AE6382" w:rsidRPr="00065DD4" w:rsidRDefault="00AE6382" w:rsidP="00BD7F3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b/>
                <w:bCs/>
                <w:color w:val="000000"/>
              </w:rPr>
              <w:t>Doel</w:t>
            </w:r>
            <w:r>
              <w:rPr>
                <w:color w:val="000000"/>
              </w:rPr>
              <w:t>: benoemen hoe je met elkaar (meer) kunt leven vanuit de kracht van de Heer</w:t>
            </w:r>
          </w:p>
          <w:p w14:paraId="46600186" w14:textId="77777777" w:rsidR="00AE6382" w:rsidRDefault="00AE6382" w:rsidP="00BD7F39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14:paraId="6C275C27" w14:textId="35EAE498" w:rsidR="00AE6382" w:rsidRDefault="00D2436E" w:rsidP="00BD7F3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O</w:t>
            </w:r>
            <w:r w:rsidR="00412B88">
              <w:rPr>
                <w:color w:val="000000"/>
              </w:rPr>
              <w:t>p</w:t>
            </w:r>
            <w:r>
              <w:rPr>
                <w:color w:val="000000"/>
              </w:rPr>
              <w:t xml:space="preserve"> welke wijze </w:t>
            </w:r>
            <w:r w:rsidR="00412B88">
              <w:rPr>
                <w:color w:val="000000"/>
              </w:rPr>
              <w:t xml:space="preserve">wordt de </w:t>
            </w:r>
            <w:r w:rsidR="00AE6382">
              <w:rPr>
                <w:color w:val="000000"/>
              </w:rPr>
              <w:t xml:space="preserve">wapenrusting van God </w:t>
            </w:r>
            <w:r w:rsidR="00412B88">
              <w:rPr>
                <w:color w:val="000000"/>
              </w:rPr>
              <w:t xml:space="preserve"> zichtbaar</w:t>
            </w:r>
            <w:r w:rsidR="00AE6382">
              <w:rPr>
                <w:color w:val="000000"/>
              </w:rPr>
              <w:t xml:space="preserve"> </w:t>
            </w:r>
            <w:r w:rsidR="007A6AE1">
              <w:rPr>
                <w:color w:val="000000"/>
              </w:rPr>
              <w:t xml:space="preserve">in </w:t>
            </w:r>
            <w:r w:rsidR="00AE6382">
              <w:rPr>
                <w:color w:val="000000"/>
              </w:rPr>
              <w:t xml:space="preserve">concreet </w:t>
            </w:r>
            <w:r w:rsidR="007A6AE1">
              <w:rPr>
                <w:color w:val="000000"/>
              </w:rPr>
              <w:t xml:space="preserve">en meetbaar </w:t>
            </w:r>
            <w:r w:rsidR="00AE6382">
              <w:rPr>
                <w:color w:val="000000"/>
              </w:rPr>
              <w:t>gedrag in kerkenraad en diaconie</w:t>
            </w:r>
            <w:r>
              <w:rPr>
                <w:color w:val="000000"/>
              </w:rPr>
              <w:t>.</w:t>
            </w:r>
          </w:p>
          <w:p w14:paraId="3D072247" w14:textId="77777777" w:rsidR="00AE6382" w:rsidRPr="00065DD4" w:rsidRDefault="00AE6382" w:rsidP="00BD7F39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5245" w:type="dxa"/>
          </w:tcPr>
          <w:p w14:paraId="55BADD07" w14:textId="77777777" w:rsidR="00AE6382" w:rsidRDefault="00AE6382" w:rsidP="00BD7F39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FA4CE1" w:rsidRPr="006E23A2" w14:paraId="7BFC678C" w14:textId="77777777" w:rsidTr="00B04EE1">
        <w:tc>
          <w:tcPr>
            <w:tcW w:w="1702" w:type="dxa"/>
          </w:tcPr>
          <w:p w14:paraId="4E3912DC" w14:textId="77777777" w:rsidR="00FA4CE1" w:rsidRDefault="00CA3915" w:rsidP="00BD7F39">
            <w:pPr>
              <w:rPr>
                <w:bCs/>
              </w:rPr>
            </w:pPr>
            <w:r>
              <w:rPr>
                <w:b/>
              </w:rPr>
              <w:t>Thema 9 – Verwonderen en doorgeven</w:t>
            </w:r>
            <w:r>
              <w:rPr>
                <w:bCs/>
              </w:rPr>
              <w:t xml:space="preserve"> </w:t>
            </w:r>
          </w:p>
          <w:p w14:paraId="415E8B7D" w14:textId="77777777" w:rsidR="00CA3915" w:rsidRDefault="00CA3915" w:rsidP="00BD7F39">
            <w:pPr>
              <w:rPr>
                <w:bCs/>
              </w:rPr>
            </w:pPr>
          </w:p>
          <w:p w14:paraId="7A14B217" w14:textId="6F866674" w:rsidR="00CA3915" w:rsidRDefault="00CA3915" w:rsidP="00BD7F39">
            <w:pPr>
              <w:rPr>
                <w:bCs/>
              </w:rPr>
            </w:pPr>
            <w:r>
              <w:rPr>
                <w:bCs/>
              </w:rPr>
              <w:t xml:space="preserve">Efeziërs </w:t>
            </w:r>
            <w:r w:rsidR="000A2C40">
              <w:rPr>
                <w:bCs/>
              </w:rPr>
              <w:t>3:1-21</w:t>
            </w:r>
          </w:p>
          <w:p w14:paraId="4C8C866F" w14:textId="75AE8A90" w:rsidR="00CA3915" w:rsidRPr="00CA3915" w:rsidRDefault="00CA3915" w:rsidP="00BD7F39">
            <w:pPr>
              <w:rPr>
                <w:bCs/>
              </w:rPr>
            </w:pPr>
          </w:p>
        </w:tc>
        <w:tc>
          <w:tcPr>
            <w:tcW w:w="2693" w:type="dxa"/>
          </w:tcPr>
          <w:p w14:paraId="27964990" w14:textId="4A91309E" w:rsidR="00FA4CE1" w:rsidRDefault="000A2C40" w:rsidP="00BD7F3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Doel: </w:t>
            </w:r>
            <w:r w:rsidR="00044DD2">
              <w:rPr>
                <w:color w:val="000000"/>
              </w:rPr>
              <w:t xml:space="preserve">benoemen wat </w:t>
            </w:r>
            <w:r w:rsidR="00847E99">
              <w:rPr>
                <w:color w:val="000000"/>
              </w:rPr>
              <w:t>jullie zien en waarnaar jullie verlangen als het gaat om drie dimensies van kerk-zijn (boven, binnen, buiten)</w:t>
            </w:r>
            <w:r w:rsidR="00296794">
              <w:rPr>
                <w:color w:val="000000"/>
              </w:rPr>
              <w:t xml:space="preserve"> en wat dit betekent voor visie en leiderschap.</w:t>
            </w:r>
          </w:p>
          <w:p w14:paraId="113A82F3" w14:textId="77777777" w:rsidR="00847E99" w:rsidRDefault="00847E99" w:rsidP="00BD7F39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14:paraId="4CC78420" w14:textId="77777777" w:rsidR="00E23E33" w:rsidRDefault="00E23E33" w:rsidP="00E23E33">
            <w:r>
              <w:t>Wat betekent wat jullie hebben gevonden voor:</w:t>
            </w:r>
          </w:p>
          <w:p w14:paraId="1D24A0E2" w14:textId="77777777" w:rsidR="00E23E33" w:rsidRDefault="00E23E33" w:rsidP="00E23E33">
            <w:pPr>
              <w:pStyle w:val="Lijstalinea"/>
              <w:numPr>
                <w:ilvl w:val="0"/>
                <w:numId w:val="27"/>
              </w:numPr>
              <w:spacing w:line="280" w:lineRule="atLeast"/>
              <w:ind w:hanging="321"/>
            </w:pPr>
            <w:r>
              <w:t xml:space="preserve">de visie van jullie gemeente? Moet deze worden aangescherpt of aangevuld? </w:t>
            </w:r>
          </w:p>
          <w:p w14:paraId="213CCF1A" w14:textId="77777777" w:rsidR="00E23E33" w:rsidRDefault="00E23E33" w:rsidP="00E23E33">
            <w:pPr>
              <w:pStyle w:val="Lijstalinea"/>
              <w:numPr>
                <w:ilvl w:val="0"/>
                <w:numId w:val="27"/>
              </w:numPr>
              <w:spacing w:line="280" w:lineRule="atLeast"/>
              <w:ind w:hanging="321"/>
            </w:pPr>
            <w:r>
              <w:t>jullie invulling van leiding geven? Hoe geven jullie leiding aan de missie van de gemeente?</w:t>
            </w:r>
          </w:p>
          <w:p w14:paraId="34E1D97C" w14:textId="77777777" w:rsidR="00E23E33" w:rsidRDefault="00E23E33" w:rsidP="00E23E33">
            <w:pPr>
              <w:pStyle w:val="Lijstalinea"/>
              <w:numPr>
                <w:ilvl w:val="0"/>
                <w:numId w:val="27"/>
              </w:numPr>
              <w:spacing w:line="280" w:lineRule="atLeast"/>
              <w:ind w:hanging="321"/>
            </w:pPr>
            <w:r>
              <w:t>de keuzes voor het beëindigen of versterken van bestaande en/of het starten van nieuwe initiatieven</w:t>
            </w:r>
          </w:p>
          <w:p w14:paraId="6C8EDFD9" w14:textId="634C898D" w:rsidR="00E82252" w:rsidRDefault="00145EED" w:rsidP="00E23E33">
            <w:pPr>
              <w:pStyle w:val="Lijstalinea"/>
              <w:numPr>
                <w:ilvl w:val="0"/>
                <w:numId w:val="27"/>
              </w:numPr>
              <w:spacing w:line="280" w:lineRule="atLeast"/>
              <w:ind w:hanging="321"/>
            </w:pPr>
            <w:r>
              <w:t>het betrekken en uitnodigen van de gemeente?</w:t>
            </w:r>
          </w:p>
          <w:p w14:paraId="460E2225" w14:textId="2639B91E" w:rsidR="00847E99" w:rsidRPr="00044DD2" w:rsidRDefault="00847E99" w:rsidP="00BD7F39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5245" w:type="dxa"/>
          </w:tcPr>
          <w:p w14:paraId="2740CCC5" w14:textId="77777777" w:rsidR="00FA4CE1" w:rsidRDefault="00FA4CE1" w:rsidP="00BD7F39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</w:tbl>
    <w:p w14:paraId="26663D33" w14:textId="77777777" w:rsidR="00AE6382" w:rsidRDefault="00AE6382" w:rsidP="00AE6382"/>
    <w:bookmarkEnd w:id="6"/>
    <w:p w14:paraId="7B7142C6" w14:textId="77777777" w:rsidR="00547F7F" w:rsidRDefault="00547F7F" w:rsidP="00AE6382">
      <w:pPr>
        <w:spacing w:line="280" w:lineRule="atLeast"/>
        <w:jc w:val="both"/>
      </w:pPr>
    </w:p>
    <w:sectPr w:rsidR="00547F7F" w:rsidSect="00696F80">
      <w:headerReference w:type="first" r:id="rId35"/>
      <w:footerReference w:type="first" r:id="rId36"/>
      <w:pgSz w:w="11900" w:h="16840"/>
      <w:pgMar w:top="1560" w:right="1695" w:bottom="1560" w:left="1418" w:header="357" w:footer="17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FAEBF6" w14:textId="77777777" w:rsidR="002F0C9B" w:rsidRDefault="002F0C9B" w:rsidP="00560526">
      <w:pPr>
        <w:spacing w:line="240" w:lineRule="auto"/>
      </w:pPr>
      <w:r>
        <w:separator/>
      </w:r>
    </w:p>
  </w:endnote>
  <w:endnote w:type="continuationSeparator" w:id="0">
    <w:p w14:paraId="2F81A1E4" w14:textId="77777777" w:rsidR="002F0C9B" w:rsidRDefault="002F0C9B" w:rsidP="00560526">
      <w:pPr>
        <w:spacing w:line="240" w:lineRule="auto"/>
      </w:pPr>
      <w:r>
        <w:continuationSeparator/>
      </w:r>
    </w:p>
  </w:endnote>
  <w:endnote w:type="continuationNotice" w:id="1">
    <w:p w14:paraId="10E8434D" w14:textId="77777777" w:rsidR="002F0C9B" w:rsidRDefault="002F0C9B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 (Koppen CS)">
    <w:altName w:val="Times New Roman"/>
    <w:charset w:val="00"/>
    <w:family w:val="roman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 New Roman (Hoofdtekst CS)">
    <w:altName w:val="Times New Roman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21EF9A" w14:textId="77777777" w:rsidR="00B26E74" w:rsidRPr="00BA0DC8" w:rsidRDefault="00BA0DC8" w:rsidP="00BA0DC8">
    <w:pPr>
      <w:pStyle w:val="Voettekst"/>
      <w:jc w:val="center"/>
      <w:rPr>
        <w:color w:val="FFFFFF" w:themeColor="background1"/>
        <w:sz w:val="18"/>
        <w:szCs w:val="22"/>
      </w:rPr>
    </w:pPr>
    <w:r w:rsidRPr="00245C93">
      <w:rPr>
        <w:noProof/>
        <w:sz w:val="18"/>
        <w:szCs w:val="22"/>
      </w:rPr>
      <w:drawing>
        <wp:anchor distT="0" distB="0" distL="114300" distR="114300" simplePos="0" relativeHeight="251658244" behindDoc="1" locked="0" layoutInCell="1" allowOverlap="1" wp14:anchorId="2BAA8DC8" wp14:editId="490E08A6">
          <wp:simplePos x="0" y="0"/>
          <wp:positionH relativeFrom="page">
            <wp:posOffset>-3206674</wp:posOffset>
          </wp:positionH>
          <wp:positionV relativeFrom="paragraph">
            <wp:posOffset>-299999</wp:posOffset>
          </wp:positionV>
          <wp:extent cx="10807682" cy="929640"/>
          <wp:effectExtent l="0" t="0" r="0" b="3810"/>
          <wp:wrapNone/>
          <wp:docPr id="2038323475" name="Afbeelding 2038323475" descr="Afbeelding met Kleurrijkheid, sinaasappel, Graphics, kunst&#10;&#10;Automatisch gegenereerde beschrijving">
            <a:extLst xmlns:a="http://schemas.openxmlformats.org/drawingml/2006/main">
              <a:ext uri="{FF2B5EF4-FFF2-40B4-BE49-F238E27FC236}">
                <a16:creationId xmlns:a16="http://schemas.microsoft.com/office/drawing/2014/main" id="{8B6CCB1A-54F2-45DD-8D58-51411B6A063C}"/>
              </a:ext>
            </a:extLst>
          </wp:docPr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85065327" name="Afbeelding 1085065327" descr="Afbeelding met Kleurrijkheid, sinaasappel, Graphics, kunst&#10;&#10;Automatisch gegenereerde beschrijving">
                    <a:extLst>
                      <a:ext uri="{FF2B5EF4-FFF2-40B4-BE49-F238E27FC236}">
                        <a16:creationId xmlns:a16="http://schemas.microsoft.com/office/drawing/2014/main" id="{8B6CCB1A-54F2-45DD-8D58-51411B6A063C}"/>
                      </a:ext>
                    </a:extLst>
                  </pic:cNvPr>
                  <pic:cNvPicPr/>
                </pic:nvPicPr>
                <pic:blipFill rotWithShape="1">
                  <a:blip r:embed="rId1">
                    <a:alphaModFix amt="85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510" t="52752" b="38282"/>
                  <a:stretch/>
                </pic:blipFill>
                <pic:spPr bwMode="auto">
                  <a:xfrm>
                    <a:off x="0" y="0"/>
                    <a:ext cx="10807682" cy="929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45C93">
      <w:rPr>
        <w:color w:val="FFFFFF" w:themeColor="background1"/>
        <w:sz w:val="18"/>
        <w:szCs w:val="22"/>
      </w:rPr>
      <w:t xml:space="preserve">Pagina </w:t>
    </w:r>
    <w:sdt>
      <w:sdtPr>
        <w:rPr>
          <w:color w:val="FFFFFF" w:themeColor="background1"/>
          <w:sz w:val="18"/>
          <w:szCs w:val="22"/>
        </w:rPr>
        <w:id w:val="196669300"/>
        <w:docPartObj>
          <w:docPartGallery w:val="Page Numbers (Bottom of Page)"/>
          <w:docPartUnique/>
        </w:docPartObj>
      </w:sdtPr>
      <w:sdtEndPr/>
      <w:sdtContent>
        <w:r w:rsidRPr="00245C93">
          <w:rPr>
            <w:color w:val="FFFFFF" w:themeColor="background1"/>
            <w:sz w:val="18"/>
            <w:szCs w:val="22"/>
          </w:rPr>
          <w:fldChar w:fldCharType="begin"/>
        </w:r>
        <w:r w:rsidRPr="00245C93">
          <w:rPr>
            <w:color w:val="FFFFFF" w:themeColor="background1"/>
            <w:sz w:val="18"/>
            <w:szCs w:val="22"/>
          </w:rPr>
          <w:instrText>PAGE   \* MERGEFORMAT</w:instrText>
        </w:r>
        <w:r w:rsidRPr="00245C93">
          <w:rPr>
            <w:color w:val="FFFFFF" w:themeColor="background1"/>
            <w:sz w:val="18"/>
            <w:szCs w:val="22"/>
          </w:rPr>
          <w:fldChar w:fldCharType="separate"/>
        </w:r>
        <w:r>
          <w:rPr>
            <w:color w:val="FFFFFF" w:themeColor="background1"/>
            <w:sz w:val="18"/>
            <w:szCs w:val="22"/>
          </w:rPr>
          <w:t>5</w:t>
        </w:r>
        <w:r w:rsidRPr="00245C93">
          <w:rPr>
            <w:color w:val="FFFFFF" w:themeColor="background1"/>
            <w:sz w:val="18"/>
            <w:szCs w:val="22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65D82D" w14:textId="77777777" w:rsidR="00BA0DC8" w:rsidRDefault="00BA0DC8" w:rsidP="00BA0DC8">
    <w:pPr>
      <w:pStyle w:val="Voettekst"/>
      <w:jc w:val="center"/>
      <w:rPr>
        <w:color w:val="FFFFFF" w:themeColor="background1"/>
        <w:sz w:val="18"/>
        <w:szCs w:val="22"/>
      </w:rPr>
    </w:pPr>
    <w:r w:rsidRPr="00245C93">
      <w:rPr>
        <w:noProof/>
        <w:sz w:val="18"/>
        <w:szCs w:val="22"/>
      </w:rPr>
      <w:drawing>
        <wp:anchor distT="0" distB="0" distL="114300" distR="114300" simplePos="0" relativeHeight="251658243" behindDoc="1" locked="0" layoutInCell="1" allowOverlap="1" wp14:anchorId="3A6E9DB9" wp14:editId="40A59EBE">
          <wp:simplePos x="0" y="0"/>
          <wp:positionH relativeFrom="column">
            <wp:posOffset>-4102125</wp:posOffset>
          </wp:positionH>
          <wp:positionV relativeFrom="paragraph">
            <wp:posOffset>283362</wp:posOffset>
          </wp:positionV>
          <wp:extent cx="10807682" cy="929640"/>
          <wp:effectExtent l="0" t="0" r="0" b="3810"/>
          <wp:wrapNone/>
          <wp:docPr id="442282711" name="Afbeelding 442282711">
            <a:extLst xmlns:a="http://schemas.openxmlformats.org/drawingml/2006/main">
              <a:ext uri="{FF2B5EF4-FFF2-40B4-BE49-F238E27FC236}">
                <a16:creationId xmlns:a16="http://schemas.microsoft.com/office/drawing/2014/main" id="{8B6CCB1A-54F2-45DD-8D58-51411B6A063C}"/>
              </a:ext>
            </a:extLst>
          </wp:docPr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Afbeelding 8">
                    <a:extLst>
                      <a:ext uri="{FF2B5EF4-FFF2-40B4-BE49-F238E27FC236}">
                        <a16:creationId xmlns:a16="http://schemas.microsoft.com/office/drawing/2014/main" id="{8B6CCB1A-54F2-45DD-8D58-51411B6A063C}"/>
                      </a:ext>
                    </a:extLst>
                  </pic:cNvPr>
                  <pic:cNvPicPr/>
                </pic:nvPicPr>
                <pic:blipFill rotWithShape="1">
                  <a:blip r:embed="rId1">
                    <a:alphaModFix amt="85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510" t="52752" b="38282"/>
                  <a:stretch/>
                </pic:blipFill>
                <pic:spPr bwMode="auto">
                  <a:xfrm>
                    <a:off x="0" y="0"/>
                    <a:ext cx="10807682" cy="929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12311FD" w14:textId="77777777" w:rsidR="00BA0DC8" w:rsidRDefault="00BA0DC8" w:rsidP="00BA0DC8">
    <w:pPr>
      <w:pStyle w:val="Voettekst"/>
      <w:jc w:val="center"/>
      <w:rPr>
        <w:color w:val="FFFFFF" w:themeColor="background1"/>
        <w:sz w:val="18"/>
        <w:szCs w:val="22"/>
      </w:rPr>
    </w:pPr>
  </w:p>
  <w:p w14:paraId="0975D002" w14:textId="77777777" w:rsidR="00E84811" w:rsidRPr="00BA0DC8" w:rsidRDefault="00F3109B" w:rsidP="00BA0DC8">
    <w:pPr>
      <w:pStyle w:val="Voettekst"/>
      <w:jc w:val="center"/>
      <w:rPr>
        <w:color w:val="FFFFFF" w:themeColor="background1"/>
        <w:sz w:val="18"/>
        <w:szCs w:val="22"/>
      </w:rPr>
    </w:pPr>
    <w:r w:rsidRPr="00245C93">
      <w:rPr>
        <w:color w:val="FFFFFF" w:themeColor="background1"/>
        <w:sz w:val="18"/>
        <w:szCs w:val="22"/>
      </w:rPr>
      <w:t xml:space="preserve">Pagina </w:t>
    </w:r>
    <w:sdt>
      <w:sdtPr>
        <w:rPr>
          <w:color w:val="FFFFFF" w:themeColor="background1"/>
          <w:sz w:val="18"/>
          <w:szCs w:val="22"/>
        </w:rPr>
        <w:id w:val="111179187"/>
        <w:docPartObj>
          <w:docPartGallery w:val="Page Numbers (Bottom of Page)"/>
          <w:docPartUnique/>
        </w:docPartObj>
      </w:sdtPr>
      <w:sdtEndPr/>
      <w:sdtContent>
        <w:r w:rsidRPr="00245C93">
          <w:rPr>
            <w:color w:val="FFFFFF" w:themeColor="background1"/>
            <w:sz w:val="18"/>
            <w:szCs w:val="22"/>
          </w:rPr>
          <w:fldChar w:fldCharType="begin"/>
        </w:r>
        <w:r w:rsidRPr="00245C93">
          <w:rPr>
            <w:color w:val="FFFFFF" w:themeColor="background1"/>
            <w:sz w:val="18"/>
            <w:szCs w:val="22"/>
          </w:rPr>
          <w:instrText>PAGE   \* MERGEFORMAT</w:instrText>
        </w:r>
        <w:r w:rsidRPr="00245C93">
          <w:rPr>
            <w:color w:val="FFFFFF" w:themeColor="background1"/>
            <w:sz w:val="18"/>
            <w:szCs w:val="22"/>
          </w:rPr>
          <w:fldChar w:fldCharType="separate"/>
        </w:r>
        <w:r w:rsidRPr="00245C93">
          <w:rPr>
            <w:color w:val="FFFFFF" w:themeColor="background1"/>
            <w:sz w:val="18"/>
            <w:szCs w:val="22"/>
          </w:rPr>
          <w:t>2</w:t>
        </w:r>
        <w:r w:rsidRPr="00245C93">
          <w:rPr>
            <w:color w:val="FFFFFF" w:themeColor="background1"/>
            <w:sz w:val="18"/>
            <w:szCs w:val="22"/>
          </w:rPr>
          <w:fldChar w:fldCharType="end"/>
        </w:r>
      </w:sdtContent>
    </w:sdt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4B8097" w14:textId="77777777" w:rsidR="00834CE5" w:rsidRPr="00834CE5" w:rsidRDefault="00834CE5" w:rsidP="00F719A6">
    <w:pPr>
      <w:pStyle w:val="Voettekst"/>
      <w:tabs>
        <w:tab w:val="clear" w:pos="9072"/>
        <w:tab w:val="right" w:pos="9066"/>
      </w:tabs>
      <w:ind w:left="-993"/>
    </w:pPr>
    <w:r>
      <w:softHyphen/>
    </w:r>
    <w:r>
      <w:softHyphen/>
    </w:r>
    <w:r w:rsidR="00F719A6">
      <w:softHyphen/>
    </w:r>
  </w:p>
  <w:p w14:paraId="5390D155" w14:textId="77777777" w:rsidR="00663BCD" w:rsidRDefault="00663BCD" w:rsidP="00663BCD">
    <w:pPr>
      <w:pStyle w:val="Voettekst"/>
      <w:ind w:left="-993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B878FD" w14:textId="77777777" w:rsidR="00BA0DC8" w:rsidRPr="00BA0DC8" w:rsidRDefault="00BA0DC8" w:rsidP="00BA0DC8">
    <w:pPr>
      <w:pStyle w:val="Voettekst"/>
      <w:jc w:val="center"/>
      <w:rPr>
        <w:sz w:val="18"/>
        <w:szCs w:val="22"/>
      </w:rPr>
    </w:pPr>
    <w:r w:rsidRPr="00BA0DC8">
      <w:rPr>
        <w:sz w:val="18"/>
        <w:szCs w:val="22"/>
      </w:rPr>
      <w:t xml:space="preserve">Pagina </w:t>
    </w:r>
    <w:sdt>
      <w:sdtPr>
        <w:rPr>
          <w:sz w:val="18"/>
          <w:szCs w:val="22"/>
        </w:rPr>
        <w:id w:val="1867335343"/>
        <w:docPartObj>
          <w:docPartGallery w:val="Page Numbers (Bottom of Page)"/>
          <w:docPartUnique/>
        </w:docPartObj>
      </w:sdtPr>
      <w:sdtEndPr/>
      <w:sdtContent>
        <w:r w:rsidRPr="00BA0DC8">
          <w:rPr>
            <w:sz w:val="18"/>
            <w:szCs w:val="22"/>
          </w:rPr>
          <w:fldChar w:fldCharType="begin"/>
        </w:r>
        <w:r w:rsidRPr="00BA0DC8">
          <w:rPr>
            <w:sz w:val="18"/>
            <w:szCs w:val="22"/>
          </w:rPr>
          <w:instrText>PAGE   \* MERGEFORMAT</w:instrText>
        </w:r>
        <w:r w:rsidRPr="00BA0DC8">
          <w:rPr>
            <w:sz w:val="18"/>
            <w:szCs w:val="22"/>
          </w:rPr>
          <w:fldChar w:fldCharType="separate"/>
        </w:r>
        <w:r w:rsidRPr="00BA0DC8">
          <w:rPr>
            <w:sz w:val="18"/>
            <w:szCs w:val="22"/>
          </w:rPr>
          <w:t>5</w:t>
        </w:r>
        <w:r w:rsidRPr="00BA0DC8">
          <w:rPr>
            <w:sz w:val="18"/>
            <w:szCs w:val="22"/>
          </w:rPr>
          <w:fldChar w:fldCharType="end"/>
        </w:r>
      </w:sdtContent>
    </w:sdt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011434" w14:textId="77777777" w:rsidR="009B4D64" w:rsidRPr="00A2405B" w:rsidRDefault="009B4D64" w:rsidP="00A2405B">
    <w:pPr>
      <w:pStyle w:val="Voettekst"/>
      <w:jc w:val="center"/>
      <w:rPr>
        <w:sz w:val="18"/>
        <w:szCs w:val="2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41496F" w14:textId="77777777" w:rsidR="00E50EFE" w:rsidRPr="00245C93" w:rsidRDefault="00E50EFE" w:rsidP="00E50EFE">
    <w:pPr>
      <w:pStyle w:val="Voettekst"/>
      <w:rPr>
        <w:color w:val="FFFFFF" w:themeColor="background1"/>
        <w:sz w:val="18"/>
        <w:szCs w:val="22"/>
      </w:rPr>
    </w:pPr>
  </w:p>
  <w:p w14:paraId="17AB11A6" w14:textId="77777777" w:rsidR="00E50EFE" w:rsidRPr="00517C31" w:rsidRDefault="00E50EFE" w:rsidP="00E50EFE">
    <w:pPr>
      <w:pStyle w:val="Voettekst"/>
      <w:jc w:val="center"/>
      <w:rPr>
        <w:sz w:val="18"/>
        <w:szCs w:val="22"/>
      </w:rPr>
    </w:pPr>
    <w:r w:rsidRPr="00517C31">
      <w:rPr>
        <w:sz w:val="18"/>
        <w:szCs w:val="22"/>
      </w:rPr>
      <w:t xml:space="preserve">Pagina </w:t>
    </w:r>
    <w:sdt>
      <w:sdtPr>
        <w:rPr>
          <w:sz w:val="18"/>
          <w:szCs w:val="22"/>
        </w:rPr>
        <w:id w:val="-1885866658"/>
        <w:docPartObj>
          <w:docPartGallery w:val="Page Numbers (Bottom of Page)"/>
          <w:docPartUnique/>
        </w:docPartObj>
      </w:sdtPr>
      <w:sdtEndPr/>
      <w:sdtContent>
        <w:r w:rsidRPr="00517C31">
          <w:rPr>
            <w:sz w:val="18"/>
            <w:szCs w:val="22"/>
          </w:rPr>
          <w:fldChar w:fldCharType="begin"/>
        </w:r>
        <w:r w:rsidRPr="00517C31">
          <w:rPr>
            <w:sz w:val="18"/>
            <w:szCs w:val="22"/>
          </w:rPr>
          <w:instrText>PAGE   \* MERGEFORMAT</w:instrText>
        </w:r>
        <w:r w:rsidRPr="00517C31">
          <w:rPr>
            <w:sz w:val="18"/>
            <w:szCs w:val="22"/>
          </w:rPr>
          <w:fldChar w:fldCharType="separate"/>
        </w:r>
        <w:r>
          <w:rPr>
            <w:sz w:val="18"/>
            <w:szCs w:val="22"/>
          </w:rPr>
          <w:t>3</w:t>
        </w:r>
        <w:r w:rsidRPr="00517C31">
          <w:rPr>
            <w:sz w:val="18"/>
            <w:szCs w:val="22"/>
          </w:rPr>
          <w:fldChar w:fldCharType="end"/>
        </w:r>
      </w:sdtContent>
    </w:sdt>
  </w:p>
  <w:p w14:paraId="55B41E92" w14:textId="451F6754" w:rsidR="00BA0DC8" w:rsidRPr="00E50EFE" w:rsidRDefault="00E50EFE" w:rsidP="00E50EFE">
    <w:pPr>
      <w:pStyle w:val="Voettekst"/>
      <w:ind w:left="-993"/>
    </w:pPr>
    <w:r>
      <w:rPr>
        <w:noProof/>
        <w:lang w:val="en-US"/>
      </w:rPr>
      <w:drawing>
        <wp:anchor distT="0" distB="0" distL="114300" distR="114300" simplePos="0" relativeHeight="251683846" behindDoc="1" locked="0" layoutInCell="1" allowOverlap="1" wp14:anchorId="1FCD78CC" wp14:editId="289FFE08">
          <wp:simplePos x="0" y="0"/>
          <wp:positionH relativeFrom="page">
            <wp:posOffset>0</wp:posOffset>
          </wp:positionH>
          <wp:positionV relativeFrom="paragraph">
            <wp:posOffset>170815</wp:posOffset>
          </wp:positionV>
          <wp:extent cx="7959343" cy="108585"/>
          <wp:effectExtent l="0" t="0" r="3810" b="5715"/>
          <wp:wrapNone/>
          <wp:docPr id="1975753451" name="Afbeelding 1975753451" descr="Afbeelding met Kleurrijkheid, sinaasappel, Graphics, kunst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28292477" name="Afbeelding 828292477" descr="Afbeelding met Kleurrijkheid, sinaasappel, Graphics, kunst&#10;&#10;Automatisch gegenereerde beschrijvi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0977" b="37575"/>
                  <a:stretch/>
                </pic:blipFill>
                <pic:spPr bwMode="auto">
                  <a:xfrm>
                    <a:off x="0" y="0"/>
                    <a:ext cx="7959343" cy="1085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FCA830" w14:textId="77777777" w:rsidR="00E50EFE" w:rsidRPr="00245C93" w:rsidRDefault="00E50EFE" w:rsidP="00E50EFE">
    <w:pPr>
      <w:pStyle w:val="Voettekst"/>
      <w:rPr>
        <w:color w:val="FFFFFF" w:themeColor="background1"/>
        <w:sz w:val="18"/>
        <w:szCs w:val="22"/>
      </w:rPr>
    </w:pPr>
  </w:p>
  <w:p w14:paraId="53CCE5A5" w14:textId="77777777" w:rsidR="00E50EFE" w:rsidRPr="00517C31" w:rsidRDefault="00E50EFE" w:rsidP="00E50EFE">
    <w:pPr>
      <w:pStyle w:val="Voettekst"/>
      <w:jc w:val="center"/>
      <w:rPr>
        <w:sz w:val="18"/>
        <w:szCs w:val="22"/>
      </w:rPr>
    </w:pPr>
    <w:r w:rsidRPr="00517C31">
      <w:rPr>
        <w:sz w:val="18"/>
        <w:szCs w:val="22"/>
      </w:rPr>
      <w:t xml:space="preserve">Pagina </w:t>
    </w:r>
    <w:sdt>
      <w:sdtPr>
        <w:rPr>
          <w:sz w:val="18"/>
          <w:szCs w:val="22"/>
        </w:rPr>
        <w:id w:val="2034840035"/>
        <w:docPartObj>
          <w:docPartGallery w:val="Page Numbers (Bottom of Page)"/>
          <w:docPartUnique/>
        </w:docPartObj>
      </w:sdtPr>
      <w:sdtEndPr/>
      <w:sdtContent>
        <w:r w:rsidRPr="00517C31">
          <w:rPr>
            <w:sz w:val="18"/>
            <w:szCs w:val="22"/>
          </w:rPr>
          <w:fldChar w:fldCharType="begin"/>
        </w:r>
        <w:r w:rsidRPr="00517C31">
          <w:rPr>
            <w:sz w:val="18"/>
            <w:szCs w:val="22"/>
          </w:rPr>
          <w:instrText>PAGE   \* MERGEFORMAT</w:instrText>
        </w:r>
        <w:r w:rsidRPr="00517C31">
          <w:rPr>
            <w:sz w:val="18"/>
            <w:szCs w:val="22"/>
          </w:rPr>
          <w:fldChar w:fldCharType="separate"/>
        </w:r>
        <w:r>
          <w:rPr>
            <w:sz w:val="18"/>
            <w:szCs w:val="22"/>
          </w:rPr>
          <w:t>2</w:t>
        </w:r>
        <w:r w:rsidRPr="00517C31">
          <w:rPr>
            <w:sz w:val="18"/>
            <w:szCs w:val="22"/>
          </w:rPr>
          <w:fldChar w:fldCharType="end"/>
        </w:r>
      </w:sdtContent>
    </w:sdt>
  </w:p>
  <w:p w14:paraId="7692CB39" w14:textId="77777777" w:rsidR="00E50EFE" w:rsidRDefault="00E50EFE" w:rsidP="00E50EFE">
    <w:pPr>
      <w:pStyle w:val="Voettekst"/>
      <w:ind w:left="-993"/>
    </w:pPr>
    <w:r>
      <w:rPr>
        <w:noProof/>
        <w:lang w:val="en-US"/>
      </w:rPr>
      <w:drawing>
        <wp:anchor distT="0" distB="0" distL="114300" distR="114300" simplePos="0" relativeHeight="251681798" behindDoc="1" locked="0" layoutInCell="1" allowOverlap="1" wp14:anchorId="788B3334" wp14:editId="0F384881">
          <wp:simplePos x="0" y="0"/>
          <wp:positionH relativeFrom="page">
            <wp:posOffset>0</wp:posOffset>
          </wp:positionH>
          <wp:positionV relativeFrom="paragraph">
            <wp:posOffset>170815</wp:posOffset>
          </wp:positionV>
          <wp:extent cx="7959343" cy="108585"/>
          <wp:effectExtent l="0" t="0" r="3810" b="5715"/>
          <wp:wrapNone/>
          <wp:docPr id="986569992" name="Afbeelding 986569992" descr="Afbeelding met Kleurrijkheid, sinaasappel, Graphics, kunst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28292477" name="Afbeelding 828292477" descr="Afbeelding met Kleurrijkheid, sinaasappel, Graphics, kunst&#10;&#10;Automatisch gegenereerde beschrijvi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0977" b="37575"/>
                  <a:stretch/>
                </pic:blipFill>
                <pic:spPr bwMode="auto">
                  <a:xfrm>
                    <a:off x="0" y="0"/>
                    <a:ext cx="7959343" cy="1085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9663C9" w14:textId="0FE36920" w:rsidR="00A2405B" w:rsidRPr="00A2405B" w:rsidRDefault="00A171C2" w:rsidP="00A2405B">
    <w:pPr>
      <w:pStyle w:val="Voettekst"/>
      <w:jc w:val="center"/>
      <w:rPr>
        <w:sz w:val="18"/>
        <w:szCs w:val="22"/>
      </w:rPr>
    </w:pPr>
    <w:r>
      <w:rPr>
        <w:noProof/>
        <w:lang w:val="en-US"/>
      </w:rPr>
      <w:drawing>
        <wp:anchor distT="0" distB="0" distL="114300" distR="114300" simplePos="0" relativeHeight="251666438" behindDoc="1" locked="0" layoutInCell="1" allowOverlap="1" wp14:anchorId="52985D13" wp14:editId="74CAB635">
          <wp:simplePos x="0" y="0"/>
          <wp:positionH relativeFrom="page">
            <wp:posOffset>-147320</wp:posOffset>
          </wp:positionH>
          <wp:positionV relativeFrom="paragraph">
            <wp:posOffset>409575</wp:posOffset>
          </wp:positionV>
          <wp:extent cx="7959343" cy="108585"/>
          <wp:effectExtent l="0" t="0" r="3810" b="5715"/>
          <wp:wrapNone/>
          <wp:docPr id="789281955" name="Afbeelding 789281955" descr="Afbeelding met Kleurrijkheid, sinaasappel, Graphics, kunst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28292477" name="Afbeelding 828292477" descr="Afbeelding met Kleurrijkheid, sinaasappel, Graphics, kunst&#10;&#10;Automatisch gegenereerde beschrijvi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0977" b="37575"/>
                  <a:stretch/>
                </pic:blipFill>
                <pic:spPr bwMode="auto">
                  <a:xfrm>
                    <a:off x="0" y="0"/>
                    <a:ext cx="7959343" cy="1085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2405B" w:rsidRPr="00A2405B">
      <w:rPr>
        <w:sz w:val="18"/>
        <w:szCs w:val="22"/>
      </w:rPr>
      <w:t xml:space="preserve">Pagina </w:t>
    </w:r>
    <w:sdt>
      <w:sdtPr>
        <w:rPr>
          <w:sz w:val="18"/>
          <w:szCs w:val="22"/>
        </w:rPr>
        <w:id w:val="-1588912901"/>
        <w:docPartObj>
          <w:docPartGallery w:val="Page Numbers (Bottom of Page)"/>
          <w:docPartUnique/>
        </w:docPartObj>
      </w:sdtPr>
      <w:sdtEndPr/>
      <w:sdtContent>
        <w:r w:rsidR="00A2405B" w:rsidRPr="00A2405B">
          <w:rPr>
            <w:sz w:val="18"/>
            <w:szCs w:val="22"/>
          </w:rPr>
          <w:fldChar w:fldCharType="begin"/>
        </w:r>
        <w:r w:rsidR="00A2405B" w:rsidRPr="00A2405B">
          <w:rPr>
            <w:sz w:val="18"/>
            <w:szCs w:val="22"/>
          </w:rPr>
          <w:instrText>PAGE   \* MERGEFORMAT</w:instrText>
        </w:r>
        <w:r w:rsidR="00A2405B" w:rsidRPr="00A2405B">
          <w:rPr>
            <w:sz w:val="18"/>
            <w:szCs w:val="22"/>
          </w:rPr>
          <w:fldChar w:fldCharType="separate"/>
        </w:r>
        <w:r w:rsidR="00A2405B" w:rsidRPr="00A2405B">
          <w:rPr>
            <w:sz w:val="18"/>
            <w:szCs w:val="22"/>
          </w:rPr>
          <w:t>4</w:t>
        </w:r>
        <w:r w:rsidR="00A2405B" w:rsidRPr="00A2405B">
          <w:rPr>
            <w:sz w:val="18"/>
            <w:szCs w:val="22"/>
          </w:rPr>
          <w:fldChar w:fldCharType="end"/>
        </w:r>
      </w:sdtContent>
    </w:sdt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9200AC" w14:textId="77777777" w:rsidR="005575CD" w:rsidRPr="00245C93" w:rsidRDefault="005575CD" w:rsidP="005575CD">
    <w:pPr>
      <w:pStyle w:val="Voettekst"/>
      <w:rPr>
        <w:color w:val="FFFFFF" w:themeColor="background1"/>
        <w:sz w:val="18"/>
        <w:szCs w:val="22"/>
      </w:rPr>
    </w:pPr>
  </w:p>
  <w:p w14:paraId="6E3094EF" w14:textId="77777777" w:rsidR="005575CD" w:rsidRPr="00517C31" w:rsidRDefault="005575CD" w:rsidP="005575CD">
    <w:pPr>
      <w:pStyle w:val="Voettekst"/>
      <w:jc w:val="center"/>
      <w:rPr>
        <w:sz w:val="18"/>
        <w:szCs w:val="22"/>
      </w:rPr>
    </w:pPr>
    <w:r w:rsidRPr="00517C31">
      <w:rPr>
        <w:sz w:val="18"/>
        <w:szCs w:val="22"/>
      </w:rPr>
      <w:t xml:space="preserve">Pagina </w:t>
    </w:r>
    <w:sdt>
      <w:sdtPr>
        <w:rPr>
          <w:sz w:val="18"/>
          <w:szCs w:val="22"/>
        </w:rPr>
        <w:id w:val="-2007201222"/>
        <w:docPartObj>
          <w:docPartGallery w:val="Page Numbers (Bottom of Page)"/>
          <w:docPartUnique/>
        </w:docPartObj>
      </w:sdtPr>
      <w:sdtEndPr/>
      <w:sdtContent>
        <w:r w:rsidRPr="00517C31">
          <w:rPr>
            <w:sz w:val="18"/>
            <w:szCs w:val="22"/>
          </w:rPr>
          <w:fldChar w:fldCharType="begin"/>
        </w:r>
        <w:r w:rsidRPr="00517C31">
          <w:rPr>
            <w:sz w:val="18"/>
            <w:szCs w:val="22"/>
          </w:rPr>
          <w:instrText>PAGE   \* MERGEFORMAT</w:instrText>
        </w:r>
        <w:r w:rsidRPr="00517C31">
          <w:rPr>
            <w:sz w:val="18"/>
            <w:szCs w:val="22"/>
          </w:rPr>
          <w:fldChar w:fldCharType="separate"/>
        </w:r>
        <w:r>
          <w:rPr>
            <w:sz w:val="18"/>
            <w:szCs w:val="22"/>
          </w:rPr>
          <w:t>4</w:t>
        </w:r>
        <w:r w:rsidRPr="00517C31">
          <w:rPr>
            <w:sz w:val="18"/>
            <w:szCs w:val="22"/>
          </w:rPr>
          <w:fldChar w:fldCharType="end"/>
        </w:r>
      </w:sdtContent>
    </w:sdt>
  </w:p>
  <w:p w14:paraId="10AD7BA1" w14:textId="04A7B333" w:rsidR="005575CD" w:rsidRPr="005575CD" w:rsidRDefault="005575CD" w:rsidP="005575CD">
    <w:pPr>
      <w:pStyle w:val="Voettekst"/>
      <w:ind w:left="-993"/>
    </w:pPr>
    <w:r>
      <w:rPr>
        <w:noProof/>
        <w:lang w:val="en-US"/>
      </w:rPr>
      <w:drawing>
        <wp:anchor distT="0" distB="0" distL="114300" distR="114300" simplePos="0" relativeHeight="251685894" behindDoc="1" locked="0" layoutInCell="1" allowOverlap="1" wp14:anchorId="037DD5D1" wp14:editId="0D805625">
          <wp:simplePos x="0" y="0"/>
          <wp:positionH relativeFrom="page">
            <wp:posOffset>0</wp:posOffset>
          </wp:positionH>
          <wp:positionV relativeFrom="paragraph">
            <wp:posOffset>170815</wp:posOffset>
          </wp:positionV>
          <wp:extent cx="7959343" cy="108585"/>
          <wp:effectExtent l="0" t="0" r="3810" b="5715"/>
          <wp:wrapNone/>
          <wp:docPr id="1371561277" name="Afbeelding 1371561277" descr="Afbeelding met Kleurrijkheid, sinaasappel, Graphics, kunst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28292477" name="Afbeelding 828292477" descr="Afbeelding met Kleurrijkheid, sinaasappel, Graphics, kunst&#10;&#10;Automatisch gegenereerde beschrijvi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0977" b="37575"/>
                  <a:stretch/>
                </pic:blipFill>
                <pic:spPr bwMode="auto">
                  <a:xfrm>
                    <a:off x="0" y="0"/>
                    <a:ext cx="7959343" cy="1085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3591FC" w14:textId="77777777" w:rsidR="002F0C9B" w:rsidRDefault="002F0C9B" w:rsidP="00560526">
      <w:pPr>
        <w:spacing w:line="240" w:lineRule="auto"/>
      </w:pPr>
      <w:r>
        <w:separator/>
      </w:r>
    </w:p>
  </w:footnote>
  <w:footnote w:type="continuationSeparator" w:id="0">
    <w:p w14:paraId="59C68DB8" w14:textId="77777777" w:rsidR="002F0C9B" w:rsidRDefault="002F0C9B" w:rsidP="00560526">
      <w:pPr>
        <w:spacing w:line="240" w:lineRule="auto"/>
      </w:pPr>
      <w:r>
        <w:continuationSeparator/>
      </w:r>
    </w:p>
  </w:footnote>
  <w:footnote w:type="continuationNotice" w:id="1">
    <w:p w14:paraId="3EA27ED5" w14:textId="77777777" w:rsidR="002F0C9B" w:rsidRDefault="002F0C9B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34F857" w14:textId="77777777" w:rsidR="00FC2A53" w:rsidRPr="00FF62A8" w:rsidRDefault="00FC2A53" w:rsidP="00FC2A53">
    <w:pPr>
      <w:spacing w:line="276" w:lineRule="auto"/>
      <w:rPr>
        <w:sz w:val="22"/>
        <w:szCs w:val="22"/>
        <w:vertAlign w:val="subscript"/>
      </w:rPr>
    </w:pPr>
  </w:p>
  <w:sdt>
    <w:sdtPr>
      <w:rPr>
        <w:rFonts w:eastAsiaTheme="majorEastAsia" w:cstheme="majorBidi"/>
        <w:b/>
        <w:bCs/>
        <w:sz w:val="22"/>
        <w:szCs w:val="22"/>
      </w:rPr>
      <w:alias w:val="Trefwoorden"/>
      <w:tag w:val=""/>
      <w:id w:val="241294592"/>
      <w:placeholder>
        <w:docPart w:val="874F1F59AF084B5EA472FDDB7133BCBE"/>
      </w:placeholder>
      <w:dataBinding w:prefixMappings="xmlns:ns0='http://purl.org/dc/elements/1.1/' xmlns:ns1='http://schemas.openxmlformats.org/package/2006/metadata/core-properties' " w:xpath="/ns1:coreProperties[1]/ns1:keywords[1]" w:storeItemID="{6C3C8BC8-F283-45AE-878A-BAB7291924A1}"/>
      <w:text/>
    </w:sdtPr>
    <w:sdtEndPr/>
    <w:sdtContent>
      <w:p w14:paraId="56280E7A" w14:textId="2E917677" w:rsidR="00FC2A53" w:rsidRPr="00FC2A53" w:rsidRDefault="004E0F0D" w:rsidP="00FC2A53">
        <w:pPr>
          <w:pStyle w:val="Koptekst"/>
          <w:rPr>
            <w:rFonts w:eastAsiaTheme="majorEastAsia" w:cstheme="majorBidi"/>
            <w:b/>
            <w:bCs/>
            <w:sz w:val="22"/>
            <w:szCs w:val="22"/>
          </w:rPr>
        </w:pPr>
        <w:r>
          <w:rPr>
            <w:rFonts w:eastAsiaTheme="majorEastAsia" w:cstheme="majorBidi"/>
            <w:b/>
            <w:bCs/>
            <w:sz w:val="22"/>
            <w:szCs w:val="22"/>
          </w:rPr>
          <w:t>Kerkenraad en diaconie</w:t>
        </w:r>
      </w:p>
    </w:sdtContent>
  </w:sdt>
  <w:p w14:paraId="59C0353C" w14:textId="3407F7CC" w:rsidR="00FC2A53" w:rsidRPr="00FF62A8" w:rsidRDefault="00BB0FDC" w:rsidP="00FC2A53">
    <w:pPr>
      <w:pStyle w:val="Koptekst"/>
      <w:rPr>
        <w:sz w:val="22"/>
        <w:szCs w:val="22"/>
      </w:rPr>
    </w:pPr>
    <w:sdt>
      <w:sdtPr>
        <w:rPr>
          <w:rFonts w:eastAsiaTheme="majorEastAsia" w:cstheme="majorBidi"/>
          <w:sz w:val="22"/>
          <w:szCs w:val="22"/>
        </w:rPr>
        <w:alias w:val="Ondertitel"/>
        <w:id w:val="-1215422620"/>
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<w:text/>
      </w:sdtPr>
      <w:sdtEndPr/>
      <w:sdtContent>
        <w:r w:rsidR="00274023">
          <w:rPr>
            <w:rFonts w:eastAsiaTheme="majorEastAsia" w:cstheme="majorBidi"/>
            <w:sz w:val="22"/>
            <w:szCs w:val="22"/>
          </w:rPr>
          <w:t>Groeidocument thema 1 - 9</w:t>
        </w:r>
      </w:sdtContent>
    </w:sdt>
  </w:p>
  <w:p w14:paraId="56051CF6" w14:textId="32D8C7C0" w:rsidR="007547F3" w:rsidRPr="00FC2A53" w:rsidRDefault="007547F3" w:rsidP="00FC2A53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226CBD" w14:textId="00EB7083" w:rsidR="00BA0DC8" w:rsidRDefault="00B22CC1" w:rsidP="008B3468">
    <w:pPr>
      <w:jc w:val="right"/>
      <w:rPr>
        <w:sz w:val="22"/>
        <w:szCs w:val="28"/>
      </w:rPr>
    </w:pPr>
    <w:r>
      <w:rPr>
        <w:noProof/>
        <w:sz w:val="22"/>
        <w:szCs w:val="28"/>
      </w:rPr>
      <w:drawing>
        <wp:anchor distT="0" distB="0" distL="114300" distR="114300" simplePos="0" relativeHeight="251677702" behindDoc="0" locked="0" layoutInCell="1" allowOverlap="1" wp14:anchorId="16FF9210" wp14:editId="26B9AB42">
          <wp:simplePos x="0" y="0"/>
          <wp:positionH relativeFrom="column">
            <wp:posOffset>5941060</wp:posOffset>
          </wp:positionH>
          <wp:positionV relativeFrom="paragraph">
            <wp:posOffset>0</wp:posOffset>
          </wp:positionV>
          <wp:extent cx="284400" cy="439200"/>
          <wp:effectExtent l="0" t="0" r="1905" b="0"/>
          <wp:wrapNone/>
          <wp:docPr id="1057028898" name="Afbeelding 1057028898" descr="Afbeelding met kunst, symbool, illustratie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00268502" name="Afbeelding 1" descr="Afbeelding met kunst, symbool, illustratie&#10;&#10;Automatisch gegenereerde beschrijvi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400" cy="43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DB24356" w14:textId="7502A11B" w:rsidR="00F3109B" w:rsidRPr="00245C93" w:rsidRDefault="00FC2A53" w:rsidP="008B3468">
    <w:pPr>
      <w:jc w:val="right"/>
      <w:rPr>
        <w:sz w:val="22"/>
        <w:szCs w:val="28"/>
      </w:rPr>
    </w:pPr>
    <w:r>
      <w:rPr>
        <w:sz w:val="22"/>
        <w:szCs w:val="28"/>
      </w:rPr>
      <w:t>Als gemeente op Trektocht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399167" w14:textId="77777777" w:rsidR="00BA0DC8" w:rsidRDefault="00BA0DC8" w:rsidP="00BA0DC8">
    <w:pPr>
      <w:pStyle w:val="Koptekst"/>
      <w:ind w:left="-991" w:hanging="2"/>
      <w:jc w:val="right"/>
      <w:rPr>
        <w:noProof/>
      </w:rPr>
    </w:pPr>
  </w:p>
  <w:p w14:paraId="768C06BD" w14:textId="77777777" w:rsidR="00694E53" w:rsidRPr="00BA0DC8" w:rsidRDefault="00694E53" w:rsidP="00BA0DC8">
    <w:pPr>
      <w:pStyle w:val="Koptekst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D74EA3" w14:textId="60E62F71" w:rsidR="009C3DF4" w:rsidRDefault="00B22CC1" w:rsidP="009C3DF4">
    <w:pPr>
      <w:jc w:val="right"/>
      <w:rPr>
        <w:sz w:val="22"/>
        <w:szCs w:val="28"/>
      </w:rPr>
    </w:pPr>
    <w:r>
      <w:rPr>
        <w:noProof/>
        <w:sz w:val="22"/>
        <w:szCs w:val="28"/>
      </w:rPr>
      <w:drawing>
        <wp:anchor distT="0" distB="0" distL="114300" distR="114300" simplePos="0" relativeHeight="251679750" behindDoc="0" locked="0" layoutInCell="1" allowOverlap="1" wp14:anchorId="0087D3A7" wp14:editId="03ACCC1F">
          <wp:simplePos x="0" y="0"/>
          <wp:positionH relativeFrom="column">
            <wp:posOffset>5941060</wp:posOffset>
          </wp:positionH>
          <wp:positionV relativeFrom="paragraph">
            <wp:posOffset>0</wp:posOffset>
          </wp:positionV>
          <wp:extent cx="284400" cy="439200"/>
          <wp:effectExtent l="0" t="0" r="1905" b="0"/>
          <wp:wrapNone/>
          <wp:docPr id="446191192" name="Afbeelding 446191192" descr="Afbeelding met kunst, symbool, illustratie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00268502" name="Afbeelding 1" descr="Afbeelding met kunst, symbool, illustratie&#10;&#10;Automatisch gegenereerde beschrijvi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400" cy="43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B026122" w14:textId="70E37401" w:rsidR="00A2405B" w:rsidRPr="009C3DF4" w:rsidRDefault="009C3DF4" w:rsidP="00287F12">
    <w:pPr>
      <w:jc w:val="right"/>
      <w:rPr>
        <w:sz w:val="22"/>
        <w:szCs w:val="28"/>
      </w:rPr>
    </w:pPr>
    <w:r>
      <w:rPr>
        <w:sz w:val="22"/>
        <w:szCs w:val="28"/>
      </w:rPr>
      <w:t>Als gemeente op Trektocht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2AECCA" w14:textId="77777777" w:rsidR="007B0CCA" w:rsidRPr="00FF62A8" w:rsidRDefault="007B0CCA" w:rsidP="007B0CCA">
    <w:pPr>
      <w:spacing w:line="276" w:lineRule="auto"/>
      <w:rPr>
        <w:sz w:val="22"/>
        <w:szCs w:val="22"/>
        <w:vertAlign w:val="subscript"/>
      </w:rPr>
    </w:pPr>
  </w:p>
  <w:sdt>
    <w:sdtPr>
      <w:rPr>
        <w:rFonts w:eastAsiaTheme="majorEastAsia" w:cstheme="majorBidi"/>
        <w:b/>
        <w:bCs/>
        <w:sz w:val="22"/>
        <w:szCs w:val="22"/>
      </w:rPr>
      <w:alias w:val="Trefwoorden"/>
      <w:tag w:val=""/>
      <w:id w:val="-1336304830"/>
      <w:placeholder>
        <w:docPart w:val="EC304E23AEE54E8FA43BCDD30BB8A972"/>
      </w:placeholder>
      <w:dataBinding w:prefixMappings="xmlns:ns0='http://purl.org/dc/elements/1.1/' xmlns:ns1='http://schemas.openxmlformats.org/package/2006/metadata/core-properties' " w:xpath="/ns1:coreProperties[1]/ns1:keywords[1]" w:storeItemID="{6C3C8BC8-F283-45AE-878A-BAB7291924A1}"/>
      <w:text/>
    </w:sdtPr>
    <w:sdtEndPr/>
    <w:sdtContent>
      <w:p w14:paraId="79CAC604" w14:textId="7CCE5365" w:rsidR="007B0CCA" w:rsidRPr="00FC2A53" w:rsidRDefault="004E0F0D" w:rsidP="007B0CCA">
        <w:pPr>
          <w:pStyle w:val="Koptekst"/>
          <w:rPr>
            <w:rFonts w:eastAsiaTheme="majorEastAsia" w:cstheme="majorBidi"/>
            <w:b/>
            <w:bCs/>
            <w:sz w:val="22"/>
            <w:szCs w:val="22"/>
          </w:rPr>
        </w:pPr>
        <w:r>
          <w:rPr>
            <w:rFonts w:eastAsiaTheme="majorEastAsia" w:cstheme="majorBidi"/>
            <w:b/>
            <w:bCs/>
            <w:sz w:val="22"/>
            <w:szCs w:val="22"/>
          </w:rPr>
          <w:t>Kerkenraad en diaconie</w:t>
        </w:r>
      </w:p>
    </w:sdtContent>
  </w:sdt>
  <w:p w14:paraId="731B6FFA" w14:textId="6F781554" w:rsidR="007B0CCA" w:rsidRPr="00FF62A8" w:rsidRDefault="00BB0FDC" w:rsidP="007B0CCA">
    <w:pPr>
      <w:pStyle w:val="Koptekst"/>
      <w:rPr>
        <w:sz w:val="22"/>
        <w:szCs w:val="22"/>
      </w:rPr>
    </w:pPr>
    <w:sdt>
      <w:sdtPr>
        <w:rPr>
          <w:rFonts w:eastAsiaTheme="majorEastAsia" w:cstheme="majorBidi"/>
          <w:sz w:val="22"/>
          <w:szCs w:val="22"/>
        </w:rPr>
        <w:alias w:val="Ondertitel"/>
        <w:id w:val="-1971819415"/>
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<w:text/>
      </w:sdtPr>
      <w:sdtEndPr/>
      <w:sdtContent>
        <w:r w:rsidR="00274023">
          <w:rPr>
            <w:rFonts w:eastAsiaTheme="majorEastAsia" w:cstheme="majorBidi"/>
            <w:sz w:val="22"/>
            <w:szCs w:val="22"/>
          </w:rPr>
          <w:t>Groeidocument thema 1 - 9</w:t>
        </w:r>
      </w:sdtContent>
    </w:sdt>
  </w:p>
  <w:p w14:paraId="1A32890A" w14:textId="69680FA4" w:rsidR="007B0CCA" w:rsidRPr="007B0CCA" w:rsidRDefault="007B0CCA" w:rsidP="007B0CCA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71085D"/>
    <w:multiLevelType w:val="hybridMultilevel"/>
    <w:tmpl w:val="059A3CE4"/>
    <w:lvl w:ilvl="0" w:tplc="A0AC5B5A">
      <w:start w:val="5"/>
      <w:numFmt w:val="bullet"/>
      <w:lvlText w:val=""/>
      <w:lvlJc w:val="left"/>
      <w:pPr>
        <w:ind w:left="720" w:hanging="360"/>
      </w:pPr>
      <w:rPr>
        <w:rFonts w:ascii="Symbol" w:eastAsia="Century Gothic" w:hAnsi="Symbol" w:cs="Century Gothic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5A4750"/>
    <w:multiLevelType w:val="hybridMultilevel"/>
    <w:tmpl w:val="F582092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913663"/>
    <w:multiLevelType w:val="multilevel"/>
    <w:tmpl w:val="E80C9D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295F13"/>
    <w:multiLevelType w:val="hybridMultilevel"/>
    <w:tmpl w:val="5E74DC82"/>
    <w:lvl w:ilvl="0" w:tplc="0413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13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0C9E3A5B"/>
    <w:multiLevelType w:val="multilevel"/>
    <w:tmpl w:val="04C41726"/>
    <w:styleLink w:val="Stijl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0E297365"/>
    <w:multiLevelType w:val="hybridMultilevel"/>
    <w:tmpl w:val="32EE2F4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0EA275C"/>
    <w:multiLevelType w:val="hybridMultilevel"/>
    <w:tmpl w:val="3BCEC16E"/>
    <w:lvl w:ilvl="0" w:tplc="84D8C2B0">
      <w:numFmt w:val="bullet"/>
      <w:lvlText w:val="-"/>
      <w:lvlJc w:val="left"/>
      <w:pPr>
        <w:ind w:left="360" w:hanging="360"/>
      </w:pPr>
      <w:rPr>
        <w:rFonts w:ascii="Century Gothic" w:eastAsiaTheme="minorHAnsi" w:hAnsi="Century Gothic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74D28FC"/>
    <w:multiLevelType w:val="hybridMultilevel"/>
    <w:tmpl w:val="EBF81B3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125A78"/>
    <w:multiLevelType w:val="hybridMultilevel"/>
    <w:tmpl w:val="F3E087B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4149F9"/>
    <w:multiLevelType w:val="hybridMultilevel"/>
    <w:tmpl w:val="FFFFFFFF"/>
    <w:lvl w:ilvl="0" w:tplc="476EA77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37ADEB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E90E5F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B86323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84645F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31A890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5E85D7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092542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572DB3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577188"/>
    <w:multiLevelType w:val="hybridMultilevel"/>
    <w:tmpl w:val="574A0C1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F121436"/>
    <w:multiLevelType w:val="hybridMultilevel"/>
    <w:tmpl w:val="DE10B626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8B53B69"/>
    <w:multiLevelType w:val="hybridMultilevel"/>
    <w:tmpl w:val="E9C82D2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7C69FF"/>
    <w:multiLevelType w:val="hybridMultilevel"/>
    <w:tmpl w:val="6BAAEDCC"/>
    <w:lvl w:ilvl="0" w:tplc="0413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42712203"/>
    <w:multiLevelType w:val="hybridMultilevel"/>
    <w:tmpl w:val="B870164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8062780"/>
    <w:multiLevelType w:val="hybridMultilevel"/>
    <w:tmpl w:val="1FC42C3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85802BC"/>
    <w:multiLevelType w:val="hybridMultilevel"/>
    <w:tmpl w:val="956CF6D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EB92AE5"/>
    <w:multiLevelType w:val="hybridMultilevel"/>
    <w:tmpl w:val="9C12D32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F685740"/>
    <w:multiLevelType w:val="multilevel"/>
    <w:tmpl w:val="0413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60F01619"/>
    <w:multiLevelType w:val="hybridMultilevel"/>
    <w:tmpl w:val="7C401824"/>
    <w:lvl w:ilvl="0" w:tplc="C63ED0F0">
      <w:numFmt w:val="bullet"/>
      <w:lvlText w:val="•"/>
      <w:lvlJc w:val="left"/>
      <w:pPr>
        <w:ind w:left="1065" w:hanging="705"/>
      </w:pPr>
      <w:rPr>
        <w:rFonts w:ascii="Century Gothic" w:eastAsiaTheme="minorHAnsi" w:hAnsi="Century Gothic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7254EF5"/>
    <w:multiLevelType w:val="hybridMultilevel"/>
    <w:tmpl w:val="BDFC142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7446048"/>
    <w:multiLevelType w:val="hybridMultilevel"/>
    <w:tmpl w:val="D4A8BE5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7706EDF"/>
    <w:multiLevelType w:val="hybridMultilevel"/>
    <w:tmpl w:val="7272FE4A"/>
    <w:lvl w:ilvl="0" w:tplc="84D8C2B0">
      <w:numFmt w:val="bullet"/>
      <w:lvlText w:val="-"/>
      <w:lvlJc w:val="left"/>
      <w:pPr>
        <w:ind w:left="360" w:hanging="360"/>
      </w:pPr>
      <w:rPr>
        <w:rFonts w:ascii="Century Gothic" w:eastAsiaTheme="minorHAnsi" w:hAnsi="Century Gothic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679800BE"/>
    <w:multiLevelType w:val="hybridMultilevel"/>
    <w:tmpl w:val="4EDA9B2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A340E78"/>
    <w:multiLevelType w:val="hybridMultilevel"/>
    <w:tmpl w:val="3CBC759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B6C6953"/>
    <w:multiLevelType w:val="hybridMultilevel"/>
    <w:tmpl w:val="557CE33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E201DA5"/>
    <w:multiLevelType w:val="hybridMultilevel"/>
    <w:tmpl w:val="0A66574C"/>
    <w:lvl w:ilvl="0" w:tplc="537ADEBA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21F51C8"/>
    <w:multiLevelType w:val="hybridMultilevel"/>
    <w:tmpl w:val="6122EB96"/>
    <w:lvl w:ilvl="0" w:tplc="0413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2C243C6"/>
    <w:multiLevelType w:val="multilevel"/>
    <w:tmpl w:val="0413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" w15:restartNumberingAfterBreak="0">
    <w:nsid w:val="73BC3F8C"/>
    <w:multiLevelType w:val="hybridMultilevel"/>
    <w:tmpl w:val="9972474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E556A12"/>
    <w:multiLevelType w:val="hybridMultilevel"/>
    <w:tmpl w:val="266A38BC"/>
    <w:lvl w:ilvl="0" w:tplc="DD4C371E">
      <w:start w:val="1"/>
      <w:numFmt w:val="decimal"/>
      <w:pStyle w:val="Lijstalinea"/>
      <w:lvlText w:val="%1."/>
      <w:lvlJc w:val="left"/>
      <w:pPr>
        <w:ind w:left="1068" w:hanging="360"/>
      </w:pPr>
      <w:rPr>
        <w:rFonts w:ascii="Century Gothic" w:hAnsi="Century Gothic" w:hint="default"/>
        <w:b/>
        <w:i w:val="0"/>
        <w:color w:val="00649B"/>
        <w:sz w:val="20"/>
      </w:rPr>
    </w:lvl>
    <w:lvl w:ilvl="1" w:tplc="04130019" w:tentative="1">
      <w:start w:val="1"/>
      <w:numFmt w:val="lowerLetter"/>
      <w:lvlText w:val="%2."/>
      <w:lvlJc w:val="left"/>
      <w:pPr>
        <w:ind w:left="348" w:hanging="360"/>
      </w:pPr>
    </w:lvl>
    <w:lvl w:ilvl="2" w:tplc="0413001B" w:tentative="1">
      <w:start w:val="1"/>
      <w:numFmt w:val="lowerRoman"/>
      <w:lvlText w:val="%3."/>
      <w:lvlJc w:val="right"/>
      <w:pPr>
        <w:ind w:left="1068" w:hanging="180"/>
      </w:pPr>
    </w:lvl>
    <w:lvl w:ilvl="3" w:tplc="0413000F" w:tentative="1">
      <w:start w:val="1"/>
      <w:numFmt w:val="decimal"/>
      <w:lvlText w:val="%4."/>
      <w:lvlJc w:val="left"/>
      <w:pPr>
        <w:ind w:left="1788" w:hanging="360"/>
      </w:pPr>
    </w:lvl>
    <w:lvl w:ilvl="4" w:tplc="04130019" w:tentative="1">
      <w:start w:val="1"/>
      <w:numFmt w:val="lowerLetter"/>
      <w:lvlText w:val="%5."/>
      <w:lvlJc w:val="left"/>
      <w:pPr>
        <w:ind w:left="2508" w:hanging="360"/>
      </w:pPr>
    </w:lvl>
    <w:lvl w:ilvl="5" w:tplc="0413001B" w:tentative="1">
      <w:start w:val="1"/>
      <w:numFmt w:val="lowerRoman"/>
      <w:lvlText w:val="%6."/>
      <w:lvlJc w:val="right"/>
      <w:pPr>
        <w:ind w:left="3228" w:hanging="180"/>
      </w:pPr>
    </w:lvl>
    <w:lvl w:ilvl="6" w:tplc="0413000F" w:tentative="1">
      <w:start w:val="1"/>
      <w:numFmt w:val="decimal"/>
      <w:lvlText w:val="%7."/>
      <w:lvlJc w:val="left"/>
      <w:pPr>
        <w:ind w:left="3948" w:hanging="360"/>
      </w:pPr>
    </w:lvl>
    <w:lvl w:ilvl="7" w:tplc="04130019" w:tentative="1">
      <w:start w:val="1"/>
      <w:numFmt w:val="lowerLetter"/>
      <w:lvlText w:val="%8."/>
      <w:lvlJc w:val="left"/>
      <w:pPr>
        <w:ind w:left="4668" w:hanging="360"/>
      </w:pPr>
    </w:lvl>
    <w:lvl w:ilvl="8" w:tplc="0413001B" w:tentative="1">
      <w:start w:val="1"/>
      <w:numFmt w:val="lowerRoman"/>
      <w:lvlText w:val="%9."/>
      <w:lvlJc w:val="right"/>
      <w:pPr>
        <w:ind w:left="5388" w:hanging="180"/>
      </w:pPr>
    </w:lvl>
  </w:abstractNum>
  <w:num w:numId="1" w16cid:durableId="878904602">
    <w:abstractNumId w:val="30"/>
  </w:num>
  <w:num w:numId="2" w16cid:durableId="633147041">
    <w:abstractNumId w:val="28"/>
  </w:num>
  <w:num w:numId="3" w16cid:durableId="1744444587">
    <w:abstractNumId w:val="4"/>
  </w:num>
  <w:num w:numId="4" w16cid:durableId="592708558">
    <w:abstractNumId w:val="18"/>
  </w:num>
  <w:num w:numId="5" w16cid:durableId="141585267">
    <w:abstractNumId w:val="7"/>
  </w:num>
  <w:num w:numId="6" w16cid:durableId="1585915973">
    <w:abstractNumId w:val="14"/>
  </w:num>
  <w:num w:numId="7" w16cid:durableId="612830598">
    <w:abstractNumId w:val="22"/>
  </w:num>
  <w:num w:numId="8" w16cid:durableId="261300840">
    <w:abstractNumId w:val="6"/>
  </w:num>
  <w:num w:numId="9" w16cid:durableId="297534258">
    <w:abstractNumId w:val="16"/>
  </w:num>
  <w:num w:numId="10" w16cid:durableId="1210069336">
    <w:abstractNumId w:val="10"/>
  </w:num>
  <w:num w:numId="11" w16cid:durableId="1198200005">
    <w:abstractNumId w:val="20"/>
  </w:num>
  <w:num w:numId="12" w16cid:durableId="1036614137">
    <w:abstractNumId w:val="15"/>
  </w:num>
  <w:num w:numId="13" w16cid:durableId="84963788">
    <w:abstractNumId w:val="24"/>
  </w:num>
  <w:num w:numId="14" w16cid:durableId="2141918901">
    <w:abstractNumId w:val="29"/>
  </w:num>
  <w:num w:numId="15" w16cid:durableId="1168059925">
    <w:abstractNumId w:val="25"/>
  </w:num>
  <w:num w:numId="16" w16cid:durableId="191461467">
    <w:abstractNumId w:val="23"/>
  </w:num>
  <w:num w:numId="17" w16cid:durableId="2068067275">
    <w:abstractNumId w:val="3"/>
  </w:num>
  <w:num w:numId="18" w16cid:durableId="29305666">
    <w:abstractNumId w:val="17"/>
  </w:num>
  <w:num w:numId="19" w16cid:durableId="197619995">
    <w:abstractNumId w:val="9"/>
  </w:num>
  <w:num w:numId="20" w16cid:durableId="2031491777">
    <w:abstractNumId w:val="26"/>
  </w:num>
  <w:num w:numId="21" w16cid:durableId="498424433">
    <w:abstractNumId w:val="12"/>
  </w:num>
  <w:num w:numId="22" w16cid:durableId="1787197360">
    <w:abstractNumId w:val="8"/>
  </w:num>
  <w:num w:numId="23" w16cid:durableId="1151869986">
    <w:abstractNumId w:val="21"/>
  </w:num>
  <w:num w:numId="24" w16cid:durableId="1847090740">
    <w:abstractNumId w:val="13"/>
  </w:num>
  <w:num w:numId="25" w16cid:durableId="1178615836">
    <w:abstractNumId w:val="19"/>
  </w:num>
  <w:num w:numId="26" w16cid:durableId="1025986084">
    <w:abstractNumId w:val="0"/>
  </w:num>
  <w:num w:numId="27" w16cid:durableId="40329785">
    <w:abstractNumId w:val="11"/>
  </w:num>
  <w:num w:numId="28" w16cid:durableId="118687544">
    <w:abstractNumId w:val="5"/>
  </w:num>
  <w:num w:numId="29" w16cid:durableId="194196436">
    <w:abstractNumId w:val="1"/>
  </w:num>
  <w:num w:numId="30" w16cid:durableId="839081987">
    <w:abstractNumId w:val="2"/>
  </w:num>
  <w:num w:numId="31" w16cid:durableId="527137713">
    <w:abstractNumId w:val="27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6F80"/>
    <w:rsid w:val="000208EB"/>
    <w:rsid w:val="00024D0E"/>
    <w:rsid w:val="00044DD2"/>
    <w:rsid w:val="00046D2A"/>
    <w:rsid w:val="000612D7"/>
    <w:rsid w:val="00067961"/>
    <w:rsid w:val="0007441B"/>
    <w:rsid w:val="000801E0"/>
    <w:rsid w:val="00081060"/>
    <w:rsid w:val="00082577"/>
    <w:rsid w:val="000A2C40"/>
    <w:rsid w:val="000A3B53"/>
    <w:rsid w:val="000A3F18"/>
    <w:rsid w:val="000C19BC"/>
    <w:rsid w:val="000C2111"/>
    <w:rsid w:val="000C364E"/>
    <w:rsid w:val="000D0E99"/>
    <w:rsid w:val="000E751D"/>
    <w:rsid w:val="000F4DD7"/>
    <w:rsid w:val="000F7C96"/>
    <w:rsid w:val="00102173"/>
    <w:rsid w:val="0011171B"/>
    <w:rsid w:val="00113B93"/>
    <w:rsid w:val="00124242"/>
    <w:rsid w:val="00136AE3"/>
    <w:rsid w:val="001449F3"/>
    <w:rsid w:val="00145EED"/>
    <w:rsid w:val="00146913"/>
    <w:rsid w:val="00157233"/>
    <w:rsid w:val="001639DD"/>
    <w:rsid w:val="001643E1"/>
    <w:rsid w:val="00166186"/>
    <w:rsid w:val="00187C80"/>
    <w:rsid w:val="00190766"/>
    <w:rsid w:val="001D48FE"/>
    <w:rsid w:val="001E0E5C"/>
    <w:rsid w:val="001F0282"/>
    <w:rsid w:val="001F2FAD"/>
    <w:rsid w:val="002217AD"/>
    <w:rsid w:val="00222219"/>
    <w:rsid w:val="002268F1"/>
    <w:rsid w:val="00245C93"/>
    <w:rsid w:val="00251C9E"/>
    <w:rsid w:val="002649A3"/>
    <w:rsid w:val="00265BED"/>
    <w:rsid w:val="0026667F"/>
    <w:rsid w:val="00274023"/>
    <w:rsid w:val="0028166F"/>
    <w:rsid w:val="0028420F"/>
    <w:rsid w:val="00285946"/>
    <w:rsid w:val="00285BB7"/>
    <w:rsid w:val="002865C4"/>
    <w:rsid w:val="00287F12"/>
    <w:rsid w:val="00295AC2"/>
    <w:rsid w:val="00296794"/>
    <w:rsid w:val="002A4D50"/>
    <w:rsid w:val="002B021B"/>
    <w:rsid w:val="002C3F47"/>
    <w:rsid w:val="002C425C"/>
    <w:rsid w:val="002D21C7"/>
    <w:rsid w:val="002D77EE"/>
    <w:rsid w:val="002D7962"/>
    <w:rsid w:val="002E329E"/>
    <w:rsid w:val="002F0C9B"/>
    <w:rsid w:val="002F199C"/>
    <w:rsid w:val="00300DB9"/>
    <w:rsid w:val="00317A76"/>
    <w:rsid w:val="00325DF4"/>
    <w:rsid w:val="00327F24"/>
    <w:rsid w:val="00350FCB"/>
    <w:rsid w:val="00354F2C"/>
    <w:rsid w:val="00355889"/>
    <w:rsid w:val="00366386"/>
    <w:rsid w:val="00371721"/>
    <w:rsid w:val="00377311"/>
    <w:rsid w:val="00381300"/>
    <w:rsid w:val="00383ECF"/>
    <w:rsid w:val="0038501B"/>
    <w:rsid w:val="00393C4F"/>
    <w:rsid w:val="003B1DD1"/>
    <w:rsid w:val="003B3154"/>
    <w:rsid w:val="003B59AA"/>
    <w:rsid w:val="003B6BE2"/>
    <w:rsid w:val="003C2990"/>
    <w:rsid w:val="003C2A2E"/>
    <w:rsid w:val="003E4311"/>
    <w:rsid w:val="003E505D"/>
    <w:rsid w:val="003E53AC"/>
    <w:rsid w:val="003F57FA"/>
    <w:rsid w:val="003F7F0E"/>
    <w:rsid w:val="00412B88"/>
    <w:rsid w:val="0043389A"/>
    <w:rsid w:val="0043421F"/>
    <w:rsid w:val="00442084"/>
    <w:rsid w:val="00454AF8"/>
    <w:rsid w:val="00457937"/>
    <w:rsid w:val="00460D79"/>
    <w:rsid w:val="004614AC"/>
    <w:rsid w:val="00463F0C"/>
    <w:rsid w:val="0046600A"/>
    <w:rsid w:val="00470B98"/>
    <w:rsid w:val="0047156F"/>
    <w:rsid w:val="00473EAC"/>
    <w:rsid w:val="00490900"/>
    <w:rsid w:val="004A1125"/>
    <w:rsid w:val="004A2446"/>
    <w:rsid w:val="004A3AF7"/>
    <w:rsid w:val="004A4553"/>
    <w:rsid w:val="004C1CC2"/>
    <w:rsid w:val="004C4D96"/>
    <w:rsid w:val="004E0315"/>
    <w:rsid w:val="004E0F0D"/>
    <w:rsid w:val="004E1A4D"/>
    <w:rsid w:val="004E5A8E"/>
    <w:rsid w:val="005130D9"/>
    <w:rsid w:val="00514761"/>
    <w:rsid w:val="00517C31"/>
    <w:rsid w:val="00523656"/>
    <w:rsid w:val="0053176B"/>
    <w:rsid w:val="005328D9"/>
    <w:rsid w:val="0053511D"/>
    <w:rsid w:val="00547F7F"/>
    <w:rsid w:val="00552907"/>
    <w:rsid w:val="005536B8"/>
    <w:rsid w:val="0055569B"/>
    <w:rsid w:val="005574FE"/>
    <w:rsid w:val="005575CD"/>
    <w:rsid w:val="00557E45"/>
    <w:rsid w:val="00560526"/>
    <w:rsid w:val="00562426"/>
    <w:rsid w:val="00564E2B"/>
    <w:rsid w:val="00570576"/>
    <w:rsid w:val="0057338E"/>
    <w:rsid w:val="0059618F"/>
    <w:rsid w:val="005970B3"/>
    <w:rsid w:val="005A3CBD"/>
    <w:rsid w:val="005B6E19"/>
    <w:rsid w:val="005C0388"/>
    <w:rsid w:val="005C19E1"/>
    <w:rsid w:val="005C2666"/>
    <w:rsid w:val="005C3001"/>
    <w:rsid w:val="005C44A9"/>
    <w:rsid w:val="005C56BB"/>
    <w:rsid w:val="005D571A"/>
    <w:rsid w:val="005E0143"/>
    <w:rsid w:val="005F0EFD"/>
    <w:rsid w:val="006064D8"/>
    <w:rsid w:val="00611F20"/>
    <w:rsid w:val="00614E0D"/>
    <w:rsid w:val="006211C6"/>
    <w:rsid w:val="00624842"/>
    <w:rsid w:val="00632B80"/>
    <w:rsid w:val="0064396B"/>
    <w:rsid w:val="0066119E"/>
    <w:rsid w:val="00662962"/>
    <w:rsid w:val="00663BCD"/>
    <w:rsid w:val="00663F73"/>
    <w:rsid w:val="00681E00"/>
    <w:rsid w:val="00693D35"/>
    <w:rsid w:val="00694E53"/>
    <w:rsid w:val="00696F80"/>
    <w:rsid w:val="006A4299"/>
    <w:rsid w:val="006C6587"/>
    <w:rsid w:val="006D66F0"/>
    <w:rsid w:val="007112A7"/>
    <w:rsid w:val="00717F46"/>
    <w:rsid w:val="00722F8D"/>
    <w:rsid w:val="00724D2B"/>
    <w:rsid w:val="00731054"/>
    <w:rsid w:val="00737308"/>
    <w:rsid w:val="007521D5"/>
    <w:rsid w:val="007547F3"/>
    <w:rsid w:val="00760103"/>
    <w:rsid w:val="00763F4C"/>
    <w:rsid w:val="007665D8"/>
    <w:rsid w:val="00771B56"/>
    <w:rsid w:val="00771E77"/>
    <w:rsid w:val="007728E3"/>
    <w:rsid w:val="00791458"/>
    <w:rsid w:val="007923B1"/>
    <w:rsid w:val="007A477E"/>
    <w:rsid w:val="007A6AE1"/>
    <w:rsid w:val="007A7821"/>
    <w:rsid w:val="007B0CCA"/>
    <w:rsid w:val="007B3289"/>
    <w:rsid w:val="007B76B7"/>
    <w:rsid w:val="007C5E5A"/>
    <w:rsid w:val="007D0AC7"/>
    <w:rsid w:val="007E7963"/>
    <w:rsid w:val="007F425B"/>
    <w:rsid w:val="00820DC0"/>
    <w:rsid w:val="00821FD8"/>
    <w:rsid w:val="00824CBD"/>
    <w:rsid w:val="008306B3"/>
    <w:rsid w:val="00830E6A"/>
    <w:rsid w:val="00834CE5"/>
    <w:rsid w:val="00847E99"/>
    <w:rsid w:val="0085288C"/>
    <w:rsid w:val="00853417"/>
    <w:rsid w:val="00855A9C"/>
    <w:rsid w:val="0086412A"/>
    <w:rsid w:val="00864C68"/>
    <w:rsid w:val="00874811"/>
    <w:rsid w:val="00885379"/>
    <w:rsid w:val="00890D8F"/>
    <w:rsid w:val="008929BC"/>
    <w:rsid w:val="008A0B01"/>
    <w:rsid w:val="008A5BA6"/>
    <w:rsid w:val="008A61B8"/>
    <w:rsid w:val="008B05BD"/>
    <w:rsid w:val="008B3267"/>
    <w:rsid w:val="008B3468"/>
    <w:rsid w:val="008C1C1C"/>
    <w:rsid w:val="008D3F5C"/>
    <w:rsid w:val="008F49AE"/>
    <w:rsid w:val="00903791"/>
    <w:rsid w:val="00913627"/>
    <w:rsid w:val="00924B70"/>
    <w:rsid w:val="0092609A"/>
    <w:rsid w:val="0092716B"/>
    <w:rsid w:val="009272DE"/>
    <w:rsid w:val="00935E00"/>
    <w:rsid w:val="00943607"/>
    <w:rsid w:val="0094437F"/>
    <w:rsid w:val="00950055"/>
    <w:rsid w:val="00954A69"/>
    <w:rsid w:val="009601EE"/>
    <w:rsid w:val="00964EF5"/>
    <w:rsid w:val="00966AE4"/>
    <w:rsid w:val="00967974"/>
    <w:rsid w:val="00971F23"/>
    <w:rsid w:val="00977324"/>
    <w:rsid w:val="0099227C"/>
    <w:rsid w:val="009959BB"/>
    <w:rsid w:val="009B4D64"/>
    <w:rsid w:val="009C0360"/>
    <w:rsid w:val="009C3500"/>
    <w:rsid w:val="009C3DF4"/>
    <w:rsid w:val="009D135F"/>
    <w:rsid w:val="009E1316"/>
    <w:rsid w:val="009E37E1"/>
    <w:rsid w:val="00A00C3C"/>
    <w:rsid w:val="00A110B3"/>
    <w:rsid w:val="00A171C2"/>
    <w:rsid w:val="00A22384"/>
    <w:rsid w:val="00A2405B"/>
    <w:rsid w:val="00A36DF1"/>
    <w:rsid w:val="00A607C5"/>
    <w:rsid w:val="00A63B58"/>
    <w:rsid w:val="00A663E1"/>
    <w:rsid w:val="00A70B7E"/>
    <w:rsid w:val="00A7241D"/>
    <w:rsid w:val="00A746D8"/>
    <w:rsid w:val="00A81368"/>
    <w:rsid w:val="00A830F3"/>
    <w:rsid w:val="00A83603"/>
    <w:rsid w:val="00A979F4"/>
    <w:rsid w:val="00AB5B4E"/>
    <w:rsid w:val="00AC0483"/>
    <w:rsid w:val="00AC4895"/>
    <w:rsid w:val="00AE2568"/>
    <w:rsid w:val="00AE6382"/>
    <w:rsid w:val="00AE714D"/>
    <w:rsid w:val="00B00098"/>
    <w:rsid w:val="00B04EE1"/>
    <w:rsid w:val="00B06B9E"/>
    <w:rsid w:val="00B15703"/>
    <w:rsid w:val="00B22CC1"/>
    <w:rsid w:val="00B26E74"/>
    <w:rsid w:val="00B273FE"/>
    <w:rsid w:val="00B455FB"/>
    <w:rsid w:val="00B4774E"/>
    <w:rsid w:val="00B501A8"/>
    <w:rsid w:val="00B50B5D"/>
    <w:rsid w:val="00B61727"/>
    <w:rsid w:val="00B64819"/>
    <w:rsid w:val="00B82D8E"/>
    <w:rsid w:val="00B848D4"/>
    <w:rsid w:val="00B863E7"/>
    <w:rsid w:val="00B944DF"/>
    <w:rsid w:val="00BA0DC8"/>
    <w:rsid w:val="00BA5C57"/>
    <w:rsid w:val="00BB0FDC"/>
    <w:rsid w:val="00BC69A7"/>
    <w:rsid w:val="00BD097A"/>
    <w:rsid w:val="00BE5EED"/>
    <w:rsid w:val="00BE647D"/>
    <w:rsid w:val="00BE6819"/>
    <w:rsid w:val="00BF68D0"/>
    <w:rsid w:val="00C030A5"/>
    <w:rsid w:val="00C1277A"/>
    <w:rsid w:val="00C1304C"/>
    <w:rsid w:val="00C15894"/>
    <w:rsid w:val="00C30770"/>
    <w:rsid w:val="00C4307C"/>
    <w:rsid w:val="00C5627C"/>
    <w:rsid w:val="00C677CE"/>
    <w:rsid w:val="00C719C4"/>
    <w:rsid w:val="00C8333E"/>
    <w:rsid w:val="00C93340"/>
    <w:rsid w:val="00C96B5B"/>
    <w:rsid w:val="00C97923"/>
    <w:rsid w:val="00CA3821"/>
    <w:rsid w:val="00CA3915"/>
    <w:rsid w:val="00CA62F6"/>
    <w:rsid w:val="00CB2A6D"/>
    <w:rsid w:val="00CB775B"/>
    <w:rsid w:val="00CC1664"/>
    <w:rsid w:val="00CC1881"/>
    <w:rsid w:val="00CC200C"/>
    <w:rsid w:val="00CD4979"/>
    <w:rsid w:val="00CD4F4D"/>
    <w:rsid w:val="00CF1DD7"/>
    <w:rsid w:val="00CF26E2"/>
    <w:rsid w:val="00CF2D76"/>
    <w:rsid w:val="00D0203F"/>
    <w:rsid w:val="00D0509E"/>
    <w:rsid w:val="00D06A77"/>
    <w:rsid w:val="00D103A2"/>
    <w:rsid w:val="00D13D42"/>
    <w:rsid w:val="00D2436E"/>
    <w:rsid w:val="00D315B4"/>
    <w:rsid w:val="00D3593E"/>
    <w:rsid w:val="00D376A8"/>
    <w:rsid w:val="00D416E5"/>
    <w:rsid w:val="00D430E0"/>
    <w:rsid w:val="00D6007A"/>
    <w:rsid w:val="00D7465A"/>
    <w:rsid w:val="00D81A17"/>
    <w:rsid w:val="00D82707"/>
    <w:rsid w:val="00D87F3A"/>
    <w:rsid w:val="00D90D62"/>
    <w:rsid w:val="00D94DB6"/>
    <w:rsid w:val="00D959F3"/>
    <w:rsid w:val="00D97323"/>
    <w:rsid w:val="00DA4141"/>
    <w:rsid w:val="00DA4AAA"/>
    <w:rsid w:val="00DB5DD7"/>
    <w:rsid w:val="00DC02A3"/>
    <w:rsid w:val="00DC3185"/>
    <w:rsid w:val="00DD7CE0"/>
    <w:rsid w:val="00DF0D75"/>
    <w:rsid w:val="00DF3E94"/>
    <w:rsid w:val="00DF788D"/>
    <w:rsid w:val="00E100A0"/>
    <w:rsid w:val="00E16F68"/>
    <w:rsid w:val="00E171F5"/>
    <w:rsid w:val="00E17590"/>
    <w:rsid w:val="00E20600"/>
    <w:rsid w:val="00E23E33"/>
    <w:rsid w:val="00E257AB"/>
    <w:rsid w:val="00E34738"/>
    <w:rsid w:val="00E4203B"/>
    <w:rsid w:val="00E47F2D"/>
    <w:rsid w:val="00E50EFE"/>
    <w:rsid w:val="00E57123"/>
    <w:rsid w:val="00E63C09"/>
    <w:rsid w:val="00E66077"/>
    <w:rsid w:val="00E6696A"/>
    <w:rsid w:val="00E77B0C"/>
    <w:rsid w:val="00E81579"/>
    <w:rsid w:val="00E82252"/>
    <w:rsid w:val="00E8248B"/>
    <w:rsid w:val="00E84811"/>
    <w:rsid w:val="00E86CE6"/>
    <w:rsid w:val="00EA22DE"/>
    <w:rsid w:val="00EA2A6C"/>
    <w:rsid w:val="00EA613F"/>
    <w:rsid w:val="00EB0780"/>
    <w:rsid w:val="00EB0C5C"/>
    <w:rsid w:val="00EB2C41"/>
    <w:rsid w:val="00EE4734"/>
    <w:rsid w:val="00EE6DBF"/>
    <w:rsid w:val="00EF23EA"/>
    <w:rsid w:val="00EF36C4"/>
    <w:rsid w:val="00F002D1"/>
    <w:rsid w:val="00F016B2"/>
    <w:rsid w:val="00F10EB1"/>
    <w:rsid w:val="00F15FCA"/>
    <w:rsid w:val="00F3109B"/>
    <w:rsid w:val="00F31FD7"/>
    <w:rsid w:val="00F3419F"/>
    <w:rsid w:val="00F36A0E"/>
    <w:rsid w:val="00F46AE3"/>
    <w:rsid w:val="00F61BA6"/>
    <w:rsid w:val="00F63111"/>
    <w:rsid w:val="00F6347A"/>
    <w:rsid w:val="00F719A6"/>
    <w:rsid w:val="00F82447"/>
    <w:rsid w:val="00F9207A"/>
    <w:rsid w:val="00FA4980"/>
    <w:rsid w:val="00FA4CE1"/>
    <w:rsid w:val="00FC2A53"/>
    <w:rsid w:val="00FD371C"/>
    <w:rsid w:val="00FE2BAE"/>
    <w:rsid w:val="00FE2E8D"/>
    <w:rsid w:val="00FE55D8"/>
    <w:rsid w:val="00FF6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9E7F71"/>
  <w15:chartTrackingRefBased/>
  <w15:docId w15:val="{395BD263-1929-4FB3-8CBA-2DA3FBFB97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>
      <w:pPr>
        <w:spacing w:line="24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EE6DBF"/>
    <w:pPr>
      <w:spacing w:line="260" w:lineRule="atLeast"/>
    </w:pPr>
    <w:rPr>
      <w:rFonts w:ascii="Century Gothic" w:hAnsi="Century Gothic"/>
      <w:sz w:val="20"/>
    </w:rPr>
  </w:style>
  <w:style w:type="paragraph" w:styleId="Kop1">
    <w:name w:val="heading 1"/>
    <w:aliases w:val="Subkop 1"/>
    <w:basedOn w:val="Standaard"/>
    <w:next w:val="Standaard"/>
    <w:link w:val="Kop1Char"/>
    <w:uiPriority w:val="9"/>
    <w:qFormat/>
    <w:rsid w:val="001643E1"/>
    <w:pPr>
      <w:keepNext/>
      <w:keepLines/>
      <w:spacing w:before="240"/>
      <w:outlineLvl w:val="0"/>
    </w:pPr>
    <w:rPr>
      <w:rFonts w:eastAsiaTheme="majorEastAsia" w:cstheme="majorBidi"/>
      <w:b/>
      <w:color w:val="00649B"/>
      <w:sz w:val="24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rsid w:val="0007441B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07441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07441B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07441B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07441B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07441B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07441B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07441B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560526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560526"/>
  </w:style>
  <w:style w:type="paragraph" w:styleId="Voettekst">
    <w:name w:val="footer"/>
    <w:basedOn w:val="Standaard"/>
    <w:link w:val="VoettekstChar"/>
    <w:uiPriority w:val="99"/>
    <w:unhideWhenUsed/>
    <w:rsid w:val="00560526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560526"/>
  </w:style>
  <w:style w:type="table" w:styleId="Tabelraster">
    <w:name w:val="Table Grid"/>
    <w:basedOn w:val="Standaardtabel"/>
    <w:uiPriority w:val="39"/>
    <w:rsid w:val="005605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Standaardalinea-lettertype"/>
    <w:uiPriority w:val="99"/>
    <w:unhideWhenUsed/>
    <w:rsid w:val="003C2A2E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3C2A2E"/>
    <w:rPr>
      <w:color w:val="605E5C"/>
      <w:shd w:val="clear" w:color="auto" w:fill="E1DFDD"/>
    </w:rPr>
  </w:style>
  <w:style w:type="paragraph" w:styleId="Titel">
    <w:name w:val="Title"/>
    <w:basedOn w:val="Standaard"/>
    <w:next w:val="Standaard"/>
    <w:link w:val="TitelChar"/>
    <w:uiPriority w:val="10"/>
    <w:qFormat/>
    <w:rsid w:val="00EE6DBF"/>
    <w:pPr>
      <w:spacing w:line="240" w:lineRule="auto"/>
      <w:contextualSpacing/>
    </w:pPr>
    <w:rPr>
      <w:rFonts w:eastAsiaTheme="majorEastAsia" w:cs="Times New Roman (Koppen CS)"/>
      <w:b/>
      <w:caps/>
      <w:color w:val="B41876"/>
      <w:spacing w:val="-10"/>
      <w:kern w:val="28"/>
      <w:sz w:val="28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EE6DBF"/>
    <w:rPr>
      <w:rFonts w:ascii="Century Gothic" w:eastAsiaTheme="majorEastAsia" w:hAnsi="Century Gothic" w:cs="Times New Roman (Koppen CS)"/>
      <w:b/>
      <w:caps/>
      <w:color w:val="B41876"/>
      <w:spacing w:val="-10"/>
      <w:kern w:val="28"/>
      <w:sz w:val="28"/>
      <w:szCs w:val="56"/>
    </w:rPr>
  </w:style>
  <w:style w:type="character" w:customStyle="1" w:styleId="Kop1Char">
    <w:name w:val="Kop 1 Char"/>
    <w:aliases w:val="Subkop 1 Char"/>
    <w:basedOn w:val="Standaardalinea-lettertype"/>
    <w:link w:val="Kop1"/>
    <w:uiPriority w:val="9"/>
    <w:rsid w:val="001643E1"/>
    <w:rPr>
      <w:rFonts w:ascii="Century Gothic" w:eastAsiaTheme="majorEastAsia" w:hAnsi="Century Gothic" w:cstheme="majorBidi"/>
      <w:b/>
      <w:color w:val="00649B"/>
      <w:szCs w:val="32"/>
    </w:rPr>
  </w:style>
  <w:style w:type="paragraph" w:styleId="Lijstalinea">
    <w:name w:val="List Paragraph"/>
    <w:basedOn w:val="Standaard"/>
    <w:uiPriority w:val="34"/>
    <w:qFormat/>
    <w:rsid w:val="00EE6DBF"/>
    <w:pPr>
      <w:numPr>
        <w:numId w:val="1"/>
      </w:numPr>
      <w:contextualSpacing/>
    </w:pPr>
  </w:style>
  <w:style w:type="paragraph" w:styleId="Geenafstand">
    <w:name w:val="No Spacing"/>
    <w:aliases w:val="Ondertitel voorblad"/>
    <w:link w:val="GeenafstandChar"/>
    <w:uiPriority w:val="1"/>
    <w:qFormat/>
    <w:rsid w:val="00E16F68"/>
    <w:pPr>
      <w:spacing w:line="240" w:lineRule="auto"/>
    </w:pPr>
    <w:rPr>
      <w:rFonts w:ascii="Century Gothic" w:eastAsiaTheme="minorEastAsia" w:hAnsi="Century Gothic"/>
      <w:color w:val="FFFFFF" w:themeColor="background1"/>
      <w:sz w:val="28"/>
      <w:szCs w:val="22"/>
      <w:lang w:val="en-US" w:eastAsia="zh-CN"/>
    </w:rPr>
  </w:style>
  <w:style w:type="character" w:customStyle="1" w:styleId="GeenafstandChar">
    <w:name w:val="Geen afstand Char"/>
    <w:aliases w:val="Ondertitel voorblad Char"/>
    <w:basedOn w:val="Standaardalinea-lettertype"/>
    <w:link w:val="Geenafstand"/>
    <w:uiPriority w:val="1"/>
    <w:rsid w:val="00E16F68"/>
    <w:rPr>
      <w:rFonts w:ascii="Century Gothic" w:eastAsiaTheme="minorEastAsia" w:hAnsi="Century Gothic"/>
      <w:color w:val="FFFFFF" w:themeColor="background1"/>
      <w:sz w:val="28"/>
      <w:szCs w:val="22"/>
      <w:lang w:val="en-US" w:eastAsia="zh-CN"/>
    </w:rPr>
  </w:style>
  <w:style w:type="paragraph" w:customStyle="1" w:styleId="Titelvoorblad">
    <w:name w:val="Titel voorblad"/>
    <w:basedOn w:val="Standaard"/>
    <w:qFormat/>
    <w:rsid w:val="00E16F68"/>
    <w:pPr>
      <w:spacing w:line="240" w:lineRule="auto"/>
    </w:pPr>
    <w:rPr>
      <w:rFonts w:eastAsiaTheme="majorEastAsia" w:cstheme="majorBidi"/>
      <w:b/>
      <w:color w:val="FFFFFF" w:themeColor="background1"/>
      <w:sz w:val="72"/>
      <w:szCs w:val="72"/>
    </w:rPr>
  </w:style>
  <w:style w:type="character" w:styleId="Paginanummer">
    <w:name w:val="page number"/>
    <w:basedOn w:val="Standaardalinea-lettertype"/>
    <w:uiPriority w:val="99"/>
    <w:semiHidden/>
    <w:unhideWhenUsed/>
    <w:rsid w:val="00136AE3"/>
  </w:style>
  <w:style w:type="character" w:styleId="Regelnummer">
    <w:name w:val="line number"/>
    <w:basedOn w:val="Standaardalinea-lettertype"/>
    <w:uiPriority w:val="99"/>
    <w:semiHidden/>
    <w:unhideWhenUsed/>
    <w:rsid w:val="00A830F3"/>
  </w:style>
  <w:style w:type="paragraph" w:styleId="Revisie">
    <w:name w:val="Revision"/>
    <w:hidden/>
    <w:uiPriority w:val="99"/>
    <w:semiHidden/>
    <w:rsid w:val="00A830F3"/>
    <w:pPr>
      <w:spacing w:line="240" w:lineRule="auto"/>
    </w:pPr>
    <w:rPr>
      <w:rFonts w:ascii="Century Gothic" w:hAnsi="Century Gothic"/>
      <w:sz w:val="20"/>
    </w:rPr>
  </w:style>
  <w:style w:type="character" w:styleId="Tekstvantijdelijkeaanduiding">
    <w:name w:val="Placeholder Text"/>
    <w:basedOn w:val="Standaardalinea-lettertype"/>
    <w:uiPriority w:val="99"/>
    <w:semiHidden/>
    <w:rsid w:val="009B4D64"/>
    <w:rPr>
      <w:color w:val="808080"/>
    </w:rPr>
  </w:style>
  <w:style w:type="paragraph" w:customStyle="1" w:styleId="Kop10">
    <w:name w:val="Kop1"/>
    <w:basedOn w:val="Kop1"/>
    <w:link w:val="Kop1Char0"/>
    <w:qFormat/>
    <w:rsid w:val="00B4774E"/>
    <w:pPr>
      <w:pageBreakBefore/>
      <w:spacing w:after="360"/>
    </w:pPr>
    <w:rPr>
      <w:caps/>
      <w:color w:val="B41876"/>
      <w:sz w:val="32"/>
    </w:rPr>
  </w:style>
  <w:style w:type="character" w:customStyle="1" w:styleId="Kop1Char0">
    <w:name w:val="Kop1 Char"/>
    <w:basedOn w:val="TitelChar"/>
    <w:link w:val="Kop10"/>
    <w:rsid w:val="00B4774E"/>
    <w:rPr>
      <w:rFonts w:ascii="Century Gothic" w:eastAsiaTheme="majorEastAsia" w:hAnsi="Century Gothic" w:cstheme="majorBidi"/>
      <w:b/>
      <w:caps/>
      <w:color w:val="B41876"/>
      <w:spacing w:val="-10"/>
      <w:kern w:val="28"/>
      <w:sz w:val="32"/>
      <w:szCs w:val="32"/>
    </w:rPr>
  </w:style>
  <w:style w:type="paragraph" w:customStyle="1" w:styleId="url">
    <w:name w:val="url"/>
    <w:basedOn w:val="Standaard"/>
    <w:link w:val="urlChar"/>
    <w:qFormat/>
    <w:rsid w:val="00102173"/>
    <w:rPr>
      <w:color w:val="00649B"/>
    </w:rPr>
  </w:style>
  <w:style w:type="paragraph" w:customStyle="1" w:styleId="Kop20">
    <w:name w:val="Kop2"/>
    <w:basedOn w:val="Kop2"/>
    <w:link w:val="Kop2Char0"/>
    <w:qFormat/>
    <w:rsid w:val="00E8248B"/>
    <w:pPr>
      <w:spacing w:before="240" w:after="60"/>
    </w:pPr>
    <w:rPr>
      <w:rFonts w:ascii="Century Gothic" w:hAnsi="Century Gothic"/>
      <w:b/>
    </w:rPr>
  </w:style>
  <w:style w:type="character" w:customStyle="1" w:styleId="urlChar">
    <w:name w:val="url Char"/>
    <w:basedOn w:val="Standaardalinea-lettertype"/>
    <w:link w:val="url"/>
    <w:rsid w:val="00102173"/>
    <w:rPr>
      <w:rFonts w:ascii="Century Gothic" w:hAnsi="Century Gothic"/>
      <w:color w:val="00649B"/>
      <w:sz w:val="20"/>
    </w:rPr>
  </w:style>
  <w:style w:type="numbering" w:customStyle="1" w:styleId="Stijl1">
    <w:name w:val="Stijl1"/>
    <w:uiPriority w:val="99"/>
    <w:rsid w:val="0007441B"/>
    <w:pPr>
      <w:numPr>
        <w:numId w:val="3"/>
      </w:numPr>
    </w:pPr>
  </w:style>
  <w:style w:type="character" w:customStyle="1" w:styleId="Kop2Char0">
    <w:name w:val="Kop2 Char"/>
    <w:basedOn w:val="Kop1Char"/>
    <w:link w:val="Kop20"/>
    <w:rsid w:val="00E8248B"/>
    <w:rPr>
      <w:rFonts w:ascii="Century Gothic" w:eastAsiaTheme="majorEastAsia" w:hAnsi="Century Gothic" w:cstheme="majorBidi"/>
      <w:b/>
      <w:color w:val="2F5496" w:themeColor="accent1" w:themeShade="BF"/>
      <w:sz w:val="26"/>
      <w:szCs w:val="26"/>
    </w:rPr>
  </w:style>
  <w:style w:type="character" w:customStyle="1" w:styleId="Kop2Char">
    <w:name w:val="Kop 2 Char"/>
    <w:basedOn w:val="Standaardalinea-lettertype"/>
    <w:link w:val="Kop2"/>
    <w:uiPriority w:val="9"/>
    <w:rsid w:val="0007441B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Kop3Char">
    <w:name w:val="Kop 3 Char"/>
    <w:basedOn w:val="Standaardalinea-lettertype"/>
    <w:link w:val="Kop3"/>
    <w:uiPriority w:val="9"/>
    <w:rsid w:val="0007441B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07441B"/>
    <w:rPr>
      <w:rFonts w:asciiTheme="majorHAnsi" w:eastAsiaTheme="majorEastAsia" w:hAnsiTheme="majorHAnsi" w:cstheme="majorBidi"/>
      <w:i/>
      <w:iCs/>
      <w:color w:val="2F5496" w:themeColor="accent1" w:themeShade="BF"/>
      <w:sz w:val="20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07441B"/>
    <w:rPr>
      <w:rFonts w:asciiTheme="majorHAnsi" w:eastAsiaTheme="majorEastAsia" w:hAnsiTheme="majorHAnsi" w:cstheme="majorBidi"/>
      <w:color w:val="2F5496" w:themeColor="accent1" w:themeShade="BF"/>
      <w:sz w:val="20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07441B"/>
    <w:rPr>
      <w:rFonts w:asciiTheme="majorHAnsi" w:eastAsiaTheme="majorEastAsia" w:hAnsiTheme="majorHAnsi" w:cstheme="majorBidi"/>
      <w:color w:val="1F3763" w:themeColor="accent1" w:themeShade="7F"/>
      <w:sz w:val="20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07441B"/>
    <w:rPr>
      <w:rFonts w:asciiTheme="majorHAnsi" w:eastAsiaTheme="majorEastAsia" w:hAnsiTheme="majorHAnsi" w:cstheme="majorBidi"/>
      <w:i/>
      <w:iCs/>
      <w:color w:val="1F3763" w:themeColor="accent1" w:themeShade="7F"/>
      <w:sz w:val="20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07441B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07441B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885379"/>
    <w:pPr>
      <w:spacing w:line="259" w:lineRule="auto"/>
      <w:outlineLvl w:val="9"/>
    </w:pPr>
    <w:rPr>
      <w:rFonts w:asciiTheme="majorHAnsi" w:hAnsiTheme="majorHAnsi"/>
      <w:b w:val="0"/>
      <w:color w:val="2F5496" w:themeColor="accent1" w:themeShade="BF"/>
      <w:sz w:val="32"/>
      <w:lang w:eastAsia="nl-NL"/>
    </w:rPr>
  </w:style>
  <w:style w:type="paragraph" w:styleId="Inhopg2">
    <w:name w:val="toc 2"/>
    <w:basedOn w:val="Standaard"/>
    <w:next w:val="Standaard"/>
    <w:autoRedefine/>
    <w:uiPriority w:val="39"/>
    <w:unhideWhenUsed/>
    <w:rsid w:val="00885379"/>
    <w:pPr>
      <w:spacing w:after="100"/>
      <w:ind w:left="200"/>
    </w:p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6064D8"/>
    <w:pPr>
      <w:spacing w:line="240" w:lineRule="auto"/>
    </w:pPr>
    <w:rPr>
      <w:szCs w:val="20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6064D8"/>
    <w:rPr>
      <w:rFonts w:ascii="Century Gothic" w:hAnsi="Century Gothic"/>
      <w:sz w:val="20"/>
      <w:szCs w:val="20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6064D8"/>
    <w:rPr>
      <w:vertAlign w:val="superscript"/>
    </w:rPr>
  </w:style>
  <w:style w:type="paragraph" w:styleId="Inhopg1">
    <w:name w:val="toc 1"/>
    <w:basedOn w:val="Standaard"/>
    <w:next w:val="Standaard"/>
    <w:autoRedefine/>
    <w:uiPriority w:val="39"/>
    <w:unhideWhenUsed/>
    <w:rsid w:val="00A110B3"/>
    <w:pPr>
      <w:tabs>
        <w:tab w:val="left" w:pos="440"/>
        <w:tab w:val="right" w:leader="dot" w:pos="8777"/>
      </w:tabs>
      <w:spacing w:after="100"/>
    </w:pPr>
  </w:style>
  <w:style w:type="character" w:styleId="Verwijzingopmerking">
    <w:name w:val="annotation reference"/>
    <w:basedOn w:val="Standaardalinea-lettertype"/>
    <w:uiPriority w:val="99"/>
    <w:semiHidden/>
    <w:unhideWhenUsed/>
    <w:rsid w:val="00696F80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unhideWhenUsed/>
    <w:rsid w:val="00696F80"/>
    <w:pPr>
      <w:spacing w:line="240" w:lineRule="auto"/>
    </w:pPr>
    <w:rPr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rsid w:val="00696F80"/>
    <w:rPr>
      <w:rFonts w:ascii="Century Gothic" w:hAnsi="Century Gothic"/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C8333E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C8333E"/>
    <w:rPr>
      <w:rFonts w:ascii="Century Gothic" w:hAnsi="Century Gothic"/>
      <w:b/>
      <w:bCs/>
      <w:sz w:val="20"/>
      <w:szCs w:val="20"/>
    </w:rPr>
  </w:style>
  <w:style w:type="table" w:styleId="Onopgemaaktetabel1">
    <w:name w:val="Plain Table 1"/>
    <w:basedOn w:val="Standaardtabel"/>
    <w:uiPriority w:val="41"/>
    <w:rsid w:val="00547F7F"/>
    <w:pPr>
      <w:spacing w:line="240" w:lineRule="auto"/>
    </w:pPr>
    <w:rPr>
      <w:sz w:val="22"/>
      <w:szCs w:val="22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pf0">
    <w:name w:val="pf0"/>
    <w:basedOn w:val="Standaard"/>
    <w:rsid w:val="00547F7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lang w:eastAsia="nl-NL"/>
    </w:rPr>
  </w:style>
  <w:style w:type="character" w:customStyle="1" w:styleId="cf01">
    <w:name w:val="cf01"/>
    <w:basedOn w:val="Standaardalinea-lettertype"/>
    <w:rsid w:val="00547F7F"/>
    <w:rPr>
      <w:rFonts w:ascii="Segoe UI" w:hAnsi="Segoe UI" w:cs="Segoe UI" w:hint="default"/>
      <w:sz w:val="18"/>
      <w:szCs w:val="18"/>
    </w:rPr>
  </w:style>
  <w:style w:type="paragraph" w:styleId="Normaalweb">
    <w:name w:val="Normal (Web)"/>
    <w:basedOn w:val="Standaard"/>
    <w:uiPriority w:val="99"/>
    <w:unhideWhenUsed/>
    <w:rsid w:val="00547F7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lang w:eastAsia="nl-NL"/>
    </w:rPr>
  </w:style>
  <w:style w:type="character" w:customStyle="1" w:styleId="cf11">
    <w:name w:val="cf11"/>
    <w:basedOn w:val="Standaardalinea-lettertype"/>
    <w:rsid w:val="00547F7F"/>
    <w:rPr>
      <w:rFonts w:ascii="Segoe UI" w:hAnsi="Segoe UI" w:cs="Segoe UI" w:hint="default"/>
      <w:i/>
      <w:iCs/>
      <w:sz w:val="18"/>
      <w:szCs w:val="18"/>
    </w:rPr>
  </w:style>
  <w:style w:type="paragraph" w:customStyle="1" w:styleId="Default">
    <w:name w:val="Default"/>
    <w:rsid w:val="00AE6382"/>
    <w:pPr>
      <w:autoSpaceDE w:val="0"/>
      <w:autoSpaceDN w:val="0"/>
      <w:adjustRightInd w:val="0"/>
      <w:spacing w:line="240" w:lineRule="auto"/>
    </w:pPr>
    <w:rPr>
      <w:rFonts w:ascii="Century Gothic" w:hAnsi="Century Gothic" w:cs="Century Gothic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2.png"/><Relationship Id="rId26" Type="http://schemas.openxmlformats.org/officeDocument/2006/relationships/image" Target="media/image11.png"/><Relationship Id="rId39" Type="http://schemas.openxmlformats.org/officeDocument/2006/relationships/theme" Target="theme/theme1.xml"/><Relationship Id="rId21" Type="http://schemas.openxmlformats.org/officeDocument/2006/relationships/image" Target="media/image6.png"/><Relationship Id="rId34" Type="http://schemas.openxmlformats.org/officeDocument/2006/relationships/footer" Target="footer8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image" Target="media/image3.jpg"/><Relationship Id="rId25" Type="http://schemas.openxmlformats.org/officeDocument/2006/relationships/image" Target="media/image10.png"/><Relationship Id="rId33" Type="http://schemas.openxmlformats.org/officeDocument/2006/relationships/header" Target="header4.xml"/><Relationship Id="rId38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image" Target="media/image5.png"/><Relationship Id="rId29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image" Target="media/image9.png"/><Relationship Id="rId32" Type="http://schemas.openxmlformats.org/officeDocument/2006/relationships/footer" Target="footer7.xml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footer" Target="footer9.xml"/><Relationship Id="rId10" Type="http://schemas.openxmlformats.org/officeDocument/2006/relationships/endnotes" Target="endnotes.xml"/><Relationship Id="rId19" Type="http://schemas.openxmlformats.org/officeDocument/2006/relationships/image" Target="media/image4.png"/><Relationship Id="rId31" Type="http://schemas.openxmlformats.org/officeDocument/2006/relationships/footer" Target="footer6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footer" Target="footer5.xml"/><Relationship Id="rId35" Type="http://schemas.openxmlformats.org/officeDocument/2006/relationships/header" Target="header5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erkJanPoel\Kerkpunt\Kerkpunt%20Algemeen%20-%20Documenten\Communicatie\Huisstijl\Sjablonen\Kerkpunt%20document%20sjabloon%20specifiek%20v1.1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B2E9211F6ACA4D539A60702D7E25D7B9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6846CC7D-6098-4371-A846-1C40C0492CFA}"/>
      </w:docPartPr>
      <w:docPartBody>
        <w:p w:rsidR="00FE7349" w:rsidRDefault="00DA411A">
          <w:r w:rsidRPr="00D1237A">
            <w:rPr>
              <w:rStyle w:val="Tekstvantijdelijkeaanduiding"/>
            </w:rPr>
            <w:t>[Opmerkingen]</w:t>
          </w:r>
        </w:p>
      </w:docPartBody>
    </w:docPart>
    <w:docPart>
      <w:docPartPr>
        <w:name w:val="874F1F59AF084B5EA472FDDB7133BCBE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B820A4A7-15B5-4322-9F37-0678699EAA67}"/>
      </w:docPartPr>
      <w:docPartBody>
        <w:p w:rsidR="00FE7349" w:rsidRDefault="00DA411A" w:rsidP="00DA411A">
          <w:pPr>
            <w:pStyle w:val="874F1F59AF084B5EA472FDDB7133BCBE"/>
          </w:pPr>
          <w:r w:rsidRPr="00D1237A">
            <w:rPr>
              <w:rStyle w:val="Tekstvantijdelijkeaanduiding"/>
            </w:rPr>
            <w:t>[Trefwoorden]</w:t>
          </w:r>
        </w:p>
      </w:docPartBody>
    </w:docPart>
    <w:docPart>
      <w:docPartPr>
        <w:name w:val="EC304E23AEE54E8FA43BCDD30BB8A972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1391EA8F-7E72-407B-812E-913DE891244F}"/>
      </w:docPartPr>
      <w:docPartBody>
        <w:p w:rsidR="00E50551" w:rsidRDefault="00D4785D" w:rsidP="00D4785D">
          <w:pPr>
            <w:pStyle w:val="EC304E23AEE54E8FA43BCDD30BB8A972"/>
          </w:pPr>
          <w:r w:rsidRPr="00D1237A">
            <w:rPr>
              <w:rStyle w:val="Tekstvantijdelijkeaanduiding"/>
            </w:rPr>
            <w:t>[Trefwoorden]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 (Koppen CS)">
    <w:altName w:val="Times New Roman"/>
    <w:charset w:val="00"/>
    <w:family w:val="roman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 New Roman (Hoofdtekst CS)">
    <w:altName w:val="Times New Roman"/>
    <w:charset w:val="00"/>
    <w:family w:val="roman"/>
    <w:pitch w:val="variable"/>
    <w:sig w:usb0="E0002AEF" w:usb1="C0007841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411A"/>
    <w:rsid w:val="00267B4E"/>
    <w:rsid w:val="002806DD"/>
    <w:rsid w:val="002A7D52"/>
    <w:rsid w:val="002D7F02"/>
    <w:rsid w:val="00364A62"/>
    <w:rsid w:val="00397C35"/>
    <w:rsid w:val="0042479F"/>
    <w:rsid w:val="00484B9A"/>
    <w:rsid w:val="00526E0D"/>
    <w:rsid w:val="008A5517"/>
    <w:rsid w:val="00D34395"/>
    <w:rsid w:val="00D4785D"/>
    <w:rsid w:val="00DA411A"/>
    <w:rsid w:val="00DC22C8"/>
    <w:rsid w:val="00DD7ED2"/>
    <w:rsid w:val="00E46BCE"/>
    <w:rsid w:val="00E50551"/>
    <w:rsid w:val="00E632C5"/>
    <w:rsid w:val="00EE7C0C"/>
    <w:rsid w:val="00FE73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nl-NL" w:eastAsia="nl-NL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397C35"/>
    <w:rPr>
      <w:color w:val="808080"/>
    </w:rPr>
  </w:style>
  <w:style w:type="paragraph" w:customStyle="1" w:styleId="874F1F59AF084B5EA472FDDB7133BCBE">
    <w:name w:val="874F1F59AF084B5EA472FDDB7133BCBE"/>
    <w:rsid w:val="00DA411A"/>
  </w:style>
  <w:style w:type="paragraph" w:customStyle="1" w:styleId="EC304E23AEE54E8FA43BCDD30BB8A972">
    <w:name w:val="EC304E23AEE54E8FA43BCDD30BB8A972"/>
    <w:rsid w:val="00D4785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99E03F4500E76498CCF8AD6FC03661D" ma:contentTypeVersion="17" ma:contentTypeDescription="Een nieuw document maken." ma:contentTypeScope="" ma:versionID="b6917b44a1f32c524a71290d688a3259">
  <xsd:schema xmlns:xsd="http://www.w3.org/2001/XMLSchema" xmlns:xs="http://www.w3.org/2001/XMLSchema" xmlns:p="http://schemas.microsoft.com/office/2006/metadata/properties" xmlns:ns2="023f1409-2d5c-4230-8b82-3d68199a2acf" xmlns:ns3="31348ebc-0d43-4ce3-a697-919d9d9a845a" targetNamespace="http://schemas.microsoft.com/office/2006/metadata/properties" ma:root="true" ma:fieldsID="c1a6fd11eabfedcb55a325df572ca3b4" ns2:_="" ns3:_="">
    <xsd:import namespace="023f1409-2d5c-4230-8b82-3d68199a2acf"/>
    <xsd:import namespace="31348ebc-0d43-4ce3-a697-919d9d9a845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3f1409-2d5c-4230-8b82-3d68199a2a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Afbeeldingtags" ma:readOnly="false" ma:fieldId="{5cf76f15-5ced-4ddc-b409-7134ff3c332f}" ma:taxonomyMulti="true" ma:sspId="c0e4d52e-ac50-429b-bf35-f56f11a5a28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348ebc-0d43-4ce3-a697-919d9d9a845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9b6a71f-dff0-4ac0-bcb2-6f870b687d5a}" ma:internalName="TaxCatchAll" ma:showField="CatchAllData" ma:web="31348ebc-0d43-4ce3-a697-919d9d9a845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1348ebc-0d43-4ce3-a697-919d9d9a845a" xsi:nil="true"/>
    <lcf76f155ced4ddcb4097134ff3c332f xmlns="023f1409-2d5c-4230-8b82-3d68199a2acf">
      <Terms xmlns="http://schemas.microsoft.com/office/infopath/2007/PartnerControls"/>
    </lcf76f155ced4ddcb4097134ff3c332f>
    <SharedWithUsers xmlns="31348ebc-0d43-4ce3-a697-919d9d9a845a">
      <UserInfo>
        <DisplayName>Anje de Heer</DisplayName>
        <AccountId>39</AccountId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F5194068-D45E-7E49-986E-D9E14F9688F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E6F3A82-C47E-4EB8-8C0E-72E2D905AEA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284356D-48C0-4C6B-BEAB-5FCDD9D128D5}"/>
</file>

<file path=customXml/itemProps4.xml><?xml version="1.0" encoding="utf-8"?>
<ds:datastoreItem xmlns:ds="http://schemas.openxmlformats.org/officeDocument/2006/customXml" ds:itemID="{6ACE0978-B528-47C0-B653-B7F7F44BD430}">
  <ds:schemaRefs>
    <ds:schemaRef ds:uri="http://schemas.microsoft.com/office/2006/metadata/properties"/>
    <ds:schemaRef ds:uri="http://schemas.microsoft.com/office/infopath/2007/PartnerControls"/>
    <ds:schemaRef ds:uri="31348ebc-0d43-4ce3-a697-919d9d9a845a"/>
    <ds:schemaRef ds:uri="023f1409-2d5c-4230-8b82-3d68199a2ac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Kerkpunt document sjabloon specifiek v1.1</Template>
  <TotalTime>24</TotalTime>
  <Pages>7</Pages>
  <Words>697</Words>
  <Characters>3836</Characters>
  <Application>Microsoft Office Word</Application>
  <DocSecurity>0</DocSecurity>
  <Lines>31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Jzus’ liefde ontvangen en doorgeven</vt:lpstr>
    </vt:vector>
  </TitlesOfParts>
  <Company>Kerkpunt</Company>
  <LinksUpToDate>false</LinksUpToDate>
  <CharactersWithSpaces>4524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Groeidocument thema 1 - 9</dc:subject>
  <dc:creator>Derk Jan Poel</dc:creator>
  <cp:keywords>Kerkenraad en diaconie</cp:keywords>
  <dc:description>Een gemeentetraject met de Efezebrief als gids</dc:description>
  <cp:lastModifiedBy>Klaas Quist</cp:lastModifiedBy>
  <cp:revision>44</cp:revision>
  <cp:lastPrinted>2023-07-03T13:38:00Z</cp:lastPrinted>
  <dcterms:created xsi:type="dcterms:W3CDTF">2023-10-19T14:46:00Z</dcterms:created>
  <dcterms:modified xsi:type="dcterms:W3CDTF">2023-11-10T14:10:00Z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0x010100C99E03F4500E76498CCF8AD6FC03661D</vt:lpwstr>
  </property>
  <property fmtid="{D5CDD505-2E9C-101B-9397-08002B2CF9AE}" pid="3" name="MediaServiceImageTags">
    <vt:lpwstr/>
  </property>
</Properties>
</file>